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BB" w:rsidRDefault="009F19BB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>Հաստատումեմ</w:t>
      </w:r>
    </w:p>
    <w:p w:rsidR="009F19BB" w:rsidRDefault="009F19BB" w:rsidP="00613A5D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Ցամաքասարի հիմն .դպրոց ՊՈԱԿ-ի                     </w:t>
      </w:r>
    </w:p>
    <w:p w:rsidR="009F19BB" w:rsidRPr="00FC1D68" w:rsidRDefault="009F19BB" w:rsidP="00613A5D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Տնօրեն՝                               Ն. Մարկոսյան</w:t>
      </w:r>
    </w:p>
    <w:tbl>
      <w:tblPr>
        <w:tblpPr w:leftFromText="180" w:rightFromText="180" w:vertAnchor="text" w:horzAnchor="margin" w:tblpXSpec="center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97"/>
        <w:gridCol w:w="1141"/>
        <w:gridCol w:w="1092"/>
        <w:gridCol w:w="1198"/>
        <w:gridCol w:w="1261"/>
        <w:gridCol w:w="1738"/>
      </w:tblGrid>
      <w:tr w:rsidR="009F19BB" w:rsidRPr="00663351" w:rsidTr="00663351">
        <w:tc>
          <w:tcPr>
            <w:tcW w:w="9905" w:type="dxa"/>
            <w:gridSpan w:val="6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Պատվիրատու՝Ցամաքասարի հիմնական դպրոց ՊՈԱԿ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9905" w:type="dxa"/>
            <w:gridSpan w:val="6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Ծրագիրը</w:t>
            </w:r>
          </w:p>
        </w:tc>
      </w:tr>
      <w:tr w:rsidR="009F19BB" w:rsidRPr="00663351" w:rsidTr="00663351">
        <w:tc>
          <w:tcPr>
            <w:tcW w:w="9905" w:type="dxa"/>
            <w:gridSpan w:val="6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Անվանումը 2015թ.գնումների պլան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9905" w:type="dxa"/>
            <w:gridSpan w:val="6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Բաժին09  խումբ 02 դաս 01 ծրագիր 02 հիմնականկրթություն</w:t>
            </w: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Բաժին 09 խումբ 01 դաս 02 ծրագիր 01 տարրականկրթություն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9905" w:type="dxa"/>
            <w:gridSpan w:val="6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Ըստբյուջետային ծախսերի  գործառնական         դասակարգման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Գնման առարկան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Չափման</w:t>
            </w: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միավորը</w:t>
            </w: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Քանակը</w:t>
            </w: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Միավորի  գինը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Ընդամենը</w:t>
            </w: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ծախսեր</w:t>
            </w: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դրամ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Գնմանձև</w:t>
            </w: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ընթացակարգը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  <w:rPr>
                <w:b/>
              </w:rPr>
            </w:pPr>
            <w:r w:rsidRPr="00663351">
              <w:rPr>
                <w:b/>
              </w:rPr>
              <w:t>1</w:t>
            </w: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  <w:rPr>
                <w:b/>
              </w:rPr>
            </w:pPr>
            <w:r w:rsidRPr="00663351">
              <w:rPr>
                <w:b/>
              </w:rPr>
              <w:t>2</w:t>
            </w: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3</w:t>
            </w: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4</w:t>
            </w:r>
          </w:p>
          <w:p w:rsidR="009F19BB" w:rsidRPr="00663351" w:rsidRDefault="009F19BB" w:rsidP="00663351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5</w:t>
            </w:r>
          </w:p>
          <w:p w:rsidR="009F19BB" w:rsidRPr="00663351" w:rsidRDefault="009F19BB" w:rsidP="00663351">
            <w:pPr>
              <w:spacing w:after="0" w:line="240" w:lineRule="auto"/>
              <w:jc w:val="center"/>
            </w:pP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6</w:t>
            </w:r>
          </w:p>
          <w:p w:rsidR="009F19BB" w:rsidRPr="00663351" w:rsidRDefault="009F19BB" w:rsidP="00663351">
            <w:pPr>
              <w:spacing w:after="0" w:line="240" w:lineRule="auto"/>
              <w:jc w:val="center"/>
            </w:pP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Ապրանքներ</w:t>
            </w: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Դիզ.վառելիք</w:t>
            </w: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լիտր</w:t>
            </w: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</w:pPr>
            <w:r w:rsidRPr="00663351">
              <w:t>2000</w:t>
            </w: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</w:pPr>
            <w:r w:rsidRPr="00663351">
              <w:t>470</w:t>
            </w: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</w:pPr>
            <w:r w:rsidRPr="00663351">
              <w:t>94</w:t>
            </w:r>
            <w:bookmarkStart w:id="0" w:name="_GoBack"/>
            <w:bookmarkEnd w:id="0"/>
            <w:r w:rsidRPr="00663351">
              <w:t>0000</w:t>
            </w: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ՇԸ</w:t>
            </w: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Աշխատանքներ</w:t>
            </w:r>
          </w:p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226" w:type="dxa"/>
            <w:tcBorders>
              <w:top w:val="nil"/>
            </w:tcBorders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609" w:type="dxa"/>
            <w:tcBorders>
              <w:top w:val="nil"/>
            </w:tcBorders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738" w:type="dxa"/>
            <w:tcBorders>
              <w:top w:val="nil"/>
            </w:tcBorders>
          </w:tcPr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Ծառայություն</w:t>
            </w: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</w:pP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Էլ. Էներգիայիմատակարարում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կվտ</w:t>
            </w: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42</w:t>
            </w: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63000</w:t>
            </w: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ԲԸԱՀ</w:t>
            </w: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Քաթրիչիվերալիցքավորում</w:t>
            </w:r>
          </w:p>
          <w:p w:rsidR="009F19BB" w:rsidRPr="00663351" w:rsidRDefault="009F19BB" w:rsidP="00663351">
            <w:pPr>
              <w:spacing w:after="0" w:line="240" w:lineRule="auto"/>
            </w:pP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4</w:t>
            </w: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5000</w:t>
            </w: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20000</w:t>
            </w: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ԲԸԱՀ</w:t>
            </w: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Թերթիհայտարարությոններիարժեք</w:t>
            </w: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անգամ</w:t>
            </w: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8</w:t>
            </w: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5000</w:t>
            </w: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40000</w:t>
            </w: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ԲԸԱՀ</w:t>
            </w: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Թերթերիբաժանորդագրությաւնարժեք</w:t>
            </w: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10</w:t>
            </w: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5000</w:t>
            </w: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50000</w:t>
            </w: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ԲԸԱՀ</w:t>
            </w:r>
          </w:p>
        </w:tc>
      </w:tr>
      <w:tr w:rsidR="009F19BB" w:rsidRPr="00663351" w:rsidTr="00663351">
        <w:tc>
          <w:tcPr>
            <w:tcW w:w="2507" w:type="dxa"/>
          </w:tcPr>
          <w:p w:rsidR="009F19BB" w:rsidRPr="00663351" w:rsidRDefault="009F19BB" w:rsidP="00663351">
            <w:pPr>
              <w:spacing w:after="0" w:line="240" w:lineRule="auto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Գրաս.պիտույքներ</w:t>
            </w:r>
          </w:p>
        </w:tc>
        <w:tc>
          <w:tcPr>
            <w:tcW w:w="1301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</w:tc>
        <w:tc>
          <w:tcPr>
            <w:tcW w:w="1524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9F19BB" w:rsidRPr="00663351" w:rsidRDefault="009F19BB" w:rsidP="00663351">
            <w:pPr>
              <w:spacing w:after="0" w:line="240" w:lineRule="auto"/>
              <w:jc w:val="center"/>
            </w:pPr>
            <w:r w:rsidRPr="00663351">
              <w:t>40000</w:t>
            </w:r>
          </w:p>
        </w:tc>
        <w:tc>
          <w:tcPr>
            <w:tcW w:w="1738" w:type="dxa"/>
          </w:tcPr>
          <w:p w:rsidR="009F19BB" w:rsidRPr="00663351" w:rsidRDefault="009F19BB" w:rsidP="0066335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663351">
              <w:rPr>
                <w:rFonts w:ascii="Sylfaen" w:hAnsi="Sylfaen"/>
              </w:rPr>
              <w:t>ԲԸԱՀ</w:t>
            </w:r>
          </w:p>
        </w:tc>
      </w:tr>
    </w:tbl>
    <w:p w:rsidR="009F19BB" w:rsidRDefault="009F19BB">
      <w:pPr>
        <w:rPr>
          <w:rFonts w:ascii="Sylfaen" w:hAnsi="Sylfaen"/>
        </w:rPr>
      </w:pPr>
    </w:p>
    <w:p w:rsidR="009F19BB" w:rsidRDefault="009F19BB">
      <w:pPr>
        <w:rPr>
          <w:rFonts w:ascii="Sylfaen" w:hAnsi="Sylfaen"/>
        </w:rPr>
      </w:pPr>
    </w:p>
    <w:p w:rsidR="009F19BB" w:rsidRDefault="009F19BB">
      <w:pPr>
        <w:rPr>
          <w:rFonts w:ascii="Sylfaen" w:hAnsi="Sylfaen"/>
        </w:rPr>
      </w:pPr>
    </w:p>
    <w:p w:rsidR="009F19BB" w:rsidRDefault="009F19BB">
      <w:pPr>
        <w:rPr>
          <w:rFonts w:ascii="Sylfaen" w:hAnsi="Sylfaen"/>
        </w:rPr>
      </w:pPr>
    </w:p>
    <w:sectPr w:rsidR="009F19BB" w:rsidSect="001F5C9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D68"/>
    <w:rsid w:val="000C25E0"/>
    <w:rsid w:val="00144F72"/>
    <w:rsid w:val="001F5C94"/>
    <w:rsid w:val="00263EEC"/>
    <w:rsid w:val="002D1A7A"/>
    <w:rsid w:val="00316B3D"/>
    <w:rsid w:val="003C7523"/>
    <w:rsid w:val="0042016F"/>
    <w:rsid w:val="00613A5D"/>
    <w:rsid w:val="00663351"/>
    <w:rsid w:val="0067080F"/>
    <w:rsid w:val="00722838"/>
    <w:rsid w:val="00755E8F"/>
    <w:rsid w:val="007805D1"/>
    <w:rsid w:val="007A35D7"/>
    <w:rsid w:val="007E4F27"/>
    <w:rsid w:val="00943D89"/>
    <w:rsid w:val="00982864"/>
    <w:rsid w:val="009F19BB"/>
    <w:rsid w:val="00D01825"/>
    <w:rsid w:val="00DF3261"/>
    <w:rsid w:val="00E26989"/>
    <w:rsid w:val="00FC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9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1</Pages>
  <Words>153</Words>
  <Characters>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MARZPETARAN-ADMIN</cp:lastModifiedBy>
  <cp:revision>21</cp:revision>
  <cp:lastPrinted>2014-12-19T11:55:00Z</cp:lastPrinted>
  <dcterms:created xsi:type="dcterms:W3CDTF">2014-12-17T09:48:00Z</dcterms:created>
  <dcterms:modified xsi:type="dcterms:W3CDTF">2014-12-19T11:56:00Z</dcterms:modified>
</cp:coreProperties>
</file>