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8D1" w:rsidRPr="007904D1" w:rsidRDefault="009268D1" w:rsidP="0063314D">
      <w:pPr>
        <w:jc w:val="both"/>
        <w:rPr>
          <w:rFonts w:ascii="Arial LatArm" w:hAnsi="Arial LatArm"/>
          <w:color w:val="FF0000"/>
          <w:sz w:val="28"/>
          <w:szCs w:val="28"/>
        </w:rPr>
      </w:pPr>
      <w:r w:rsidRPr="00D62F8F">
        <w:rPr>
          <w:rFonts w:ascii="Tahoma" w:hAnsi="Tahoma" w:cs="Tahoma"/>
          <w:color w:val="FF0000"/>
          <w:sz w:val="28"/>
          <w:szCs w:val="28"/>
          <w:lang w:val="en-US"/>
        </w:rPr>
        <w:t xml:space="preserve">Չափաբաժին </w:t>
      </w:r>
      <w:r>
        <w:rPr>
          <w:rFonts w:ascii="Tahoma" w:hAnsi="Tahoma" w:cs="Tahoma"/>
          <w:color w:val="FF0000"/>
          <w:sz w:val="28"/>
          <w:szCs w:val="28"/>
          <w:lang w:val="en-US"/>
        </w:rPr>
        <w:t>3</w:t>
      </w:r>
      <w:r w:rsidRPr="00D62F8F">
        <w:rPr>
          <w:rFonts w:ascii="Tahoma" w:hAnsi="Tahoma" w:cs="Tahoma"/>
          <w:color w:val="FF0000"/>
          <w:sz w:val="28"/>
          <w:szCs w:val="28"/>
          <w:lang w:val="en-US"/>
        </w:rPr>
        <w:t xml:space="preserve"> ` </w:t>
      </w:r>
      <w:r w:rsidRPr="007904D1">
        <w:rPr>
          <w:rFonts w:ascii="Arial LatArm" w:hAnsi="Arial LatArm"/>
          <w:color w:val="FF0000"/>
          <w:sz w:val="28"/>
          <w:szCs w:val="28"/>
        </w:rPr>
        <w:t>½³ñ¹³ñ³ÝùÇ ½³Ý³½³Ý å³ñ³·³Ý»ñ(</w:t>
      </w:r>
      <w:r w:rsidRPr="007904D1">
        <w:rPr>
          <w:rFonts w:ascii="Tahoma" w:hAnsi="Tahoma" w:cs="Tahoma"/>
          <w:color w:val="FF0000"/>
          <w:sz w:val="28"/>
          <w:szCs w:val="28"/>
        </w:rPr>
        <w:t>Ձմեռ</w:t>
      </w:r>
      <w:r w:rsidRPr="007904D1">
        <w:rPr>
          <w:rFonts w:ascii="Arial LatArm" w:hAnsi="Arial LatArm" w:cs="Arial LatArm"/>
          <w:color w:val="FF0000"/>
          <w:sz w:val="28"/>
          <w:szCs w:val="28"/>
        </w:rPr>
        <w:t xml:space="preserve"> </w:t>
      </w:r>
      <w:r w:rsidRPr="007904D1">
        <w:rPr>
          <w:rFonts w:ascii="Tahoma" w:hAnsi="Tahoma" w:cs="Tahoma"/>
          <w:color w:val="FF0000"/>
          <w:sz w:val="28"/>
          <w:szCs w:val="28"/>
        </w:rPr>
        <w:t>պապ</w:t>
      </w:r>
      <w:r w:rsidRPr="007904D1">
        <w:rPr>
          <w:rFonts w:ascii="Arial LatArm" w:hAnsi="Arial LatArm" w:cs="Arial LatArm"/>
          <w:color w:val="FF0000"/>
          <w:sz w:val="28"/>
          <w:szCs w:val="28"/>
        </w:rPr>
        <w:t>)</w:t>
      </w:r>
    </w:p>
    <w:p w:rsidR="009268D1" w:rsidRDefault="009268D1" w:rsidP="00120C9F">
      <w:pPr>
        <w:pStyle w:val="Heading1"/>
        <w:spacing w:before="0"/>
        <w:rPr>
          <w:rFonts w:ascii="Sylfaen" w:hAnsi="Sylfaen"/>
          <w:color w:val="auto"/>
          <w:sz w:val="24"/>
          <w:szCs w:val="24"/>
          <w:lang w:val="en-US"/>
        </w:rPr>
      </w:pPr>
    </w:p>
    <w:p w:rsidR="009268D1" w:rsidRDefault="009268D1" w:rsidP="00120C9F">
      <w:pPr>
        <w:pStyle w:val="Heading1"/>
        <w:spacing w:before="0"/>
        <w:rPr>
          <w:rFonts w:ascii="Sylfaen" w:hAnsi="Sylfaen"/>
          <w:color w:val="auto"/>
          <w:sz w:val="24"/>
          <w:szCs w:val="24"/>
          <w:lang w:val="en-US"/>
        </w:rPr>
      </w:pPr>
      <w:r w:rsidRPr="003137E7">
        <w:rPr>
          <w:rFonts w:ascii="Sylfaen" w:hAnsi="Sylfaen"/>
          <w:color w:val="auto"/>
          <w:sz w:val="24"/>
          <w:szCs w:val="24"/>
          <w:lang w:val="en-US"/>
        </w:rPr>
        <w:t>Կերպար Ձմեռ պապ</w:t>
      </w:r>
      <w:r w:rsidRPr="003137E7">
        <w:rPr>
          <w:rFonts w:ascii="Sylfaen" w:hAnsi="Sylfaen"/>
          <w:color w:val="auto"/>
          <w:sz w:val="24"/>
          <w:szCs w:val="24"/>
        </w:rPr>
        <w:t xml:space="preserve"> 210 </w:t>
      </w:r>
      <w:r w:rsidRPr="003137E7">
        <w:rPr>
          <w:rFonts w:ascii="Sylfaen" w:hAnsi="Sylfaen"/>
          <w:color w:val="auto"/>
          <w:sz w:val="24"/>
          <w:szCs w:val="24"/>
          <w:lang w:val="en-US"/>
        </w:rPr>
        <w:t>սմ</w:t>
      </w:r>
      <w:r w:rsidRPr="003137E7">
        <w:rPr>
          <w:rFonts w:ascii="Sylfaen" w:hAnsi="Sylfaen"/>
          <w:color w:val="auto"/>
          <w:sz w:val="24"/>
          <w:szCs w:val="24"/>
        </w:rPr>
        <w:t xml:space="preserve"> </w:t>
      </w:r>
    </w:p>
    <w:p w:rsidR="009268D1" w:rsidRDefault="009268D1" w:rsidP="006E4B92">
      <w:pPr>
        <w:rPr>
          <w:lang w:val="en-US"/>
        </w:rPr>
      </w:pPr>
    </w:p>
    <w:p w:rsidR="009268D1" w:rsidRPr="006E4B92" w:rsidRDefault="009268D1" w:rsidP="006E4B92">
      <w:pPr>
        <w:rPr>
          <w:lang w:val="en-US"/>
        </w:rPr>
      </w:pPr>
    </w:p>
    <w:p w:rsidR="009268D1" w:rsidRPr="006E4B92" w:rsidRDefault="009268D1" w:rsidP="004F687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en-US"/>
        </w:rPr>
      </w:pPr>
      <w:r w:rsidRPr="003137E7">
        <w:rPr>
          <w:rFonts w:ascii="Sylfaen" w:hAnsi="Sylfaen"/>
          <w:sz w:val="24"/>
          <w:szCs w:val="24"/>
          <w:lang w:val="en-US"/>
        </w:rPr>
        <w:t>Չափսերը</w:t>
      </w:r>
      <w:r w:rsidRPr="006E4B92">
        <w:rPr>
          <w:rFonts w:ascii="Sylfaen" w:hAnsi="Sylfaen"/>
          <w:sz w:val="24"/>
          <w:szCs w:val="24"/>
          <w:lang w:val="en-US"/>
        </w:rPr>
        <w:t>: 130</w:t>
      </w:r>
      <w:r w:rsidRPr="003137E7">
        <w:rPr>
          <w:rFonts w:ascii="Sylfaen" w:hAnsi="Sylfaen"/>
          <w:sz w:val="24"/>
          <w:szCs w:val="24"/>
        </w:rPr>
        <w:t>х</w:t>
      </w:r>
      <w:r w:rsidRPr="006E4B92">
        <w:rPr>
          <w:rFonts w:ascii="Sylfaen" w:hAnsi="Sylfaen"/>
          <w:sz w:val="24"/>
          <w:szCs w:val="24"/>
          <w:lang w:val="en-US"/>
        </w:rPr>
        <w:t xml:space="preserve"> 210 </w:t>
      </w:r>
      <w:r w:rsidRPr="003137E7">
        <w:rPr>
          <w:rFonts w:ascii="Sylfaen" w:hAnsi="Sylfaen"/>
          <w:sz w:val="24"/>
          <w:szCs w:val="24"/>
        </w:rPr>
        <w:t>см</w:t>
      </w:r>
      <w:r w:rsidRPr="006E4B92">
        <w:rPr>
          <w:rFonts w:ascii="Sylfaen" w:hAnsi="Sylfaen"/>
          <w:sz w:val="24"/>
          <w:szCs w:val="24"/>
          <w:lang w:val="en-US"/>
        </w:rPr>
        <w:t xml:space="preserve"> (</w:t>
      </w:r>
      <w:r w:rsidRPr="003137E7">
        <w:rPr>
          <w:rFonts w:ascii="Sylfaen" w:hAnsi="Sylfaen"/>
          <w:sz w:val="24"/>
          <w:szCs w:val="24"/>
          <w:lang w:val="en-US"/>
        </w:rPr>
        <w:t>լայնություն</w:t>
      </w:r>
      <w:r w:rsidRPr="006E4B92">
        <w:rPr>
          <w:rFonts w:ascii="Sylfaen" w:hAnsi="Sylfaen"/>
          <w:sz w:val="24"/>
          <w:szCs w:val="24"/>
          <w:lang w:val="en-US"/>
        </w:rPr>
        <w:t>/</w:t>
      </w:r>
      <w:r w:rsidRPr="003137E7">
        <w:rPr>
          <w:rFonts w:ascii="Sylfaen" w:hAnsi="Sylfaen"/>
          <w:sz w:val="24"/>
          <w:szCs w:val="24"/>
          <w:lang w:val="en-US"/>
        </w:rPr>
        <w:t>բարձրություն</w:t>
      </w:r>
      <w:r w:rsidRPr="006E4B92">
        <w:rPr>
          <w:rFonts w:ascii="Sylfaen" w:hAnsi="Sylfaen"/>
          <w:sz w:val="24"/>
          <w:szCs w:val="24"/>
          <w:lang w:val="en-US"/>
        </w:rPr>
        <w:t>)</w:t>
      </w:r>
    </w:p>
    <w:p w:rsidR="009268D1" w:rsidRPr="003137E7" w:rsidRDefault="009268D1" w:rsidP="004F687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</w:rPr>
      </w:pPr>
      <w:r w:rsidRPr="003137E7">
        <w:rPr>
          <w:rFonts w:ascii="Sylfaen" w:hAnsi="Sylfaen"/>
          <w:sz w:val="24"/>
          <w:szCs w:val="24"/>
          <w:lang w:val="en-US"/>
        </w:rPr>
        <w:t>Սվետադիոդների</w:t>
      </w:r>
      <w:r w:rsidRPr="003137E7">
        <w:rPr>
          <w:rFonts w:ascii="Sylfaen" w:hAnsi="Sylfaen"/>
          <w:sz w:val="24"/>
          <w:szCs w:val="24"/>
        </w:rPr>
        <w:t xml:space="preserve"> </w:t>
      </w:r>
      <w:r w:rsidRPr="003137E7">
        <w:rPr>
          <w:rFonts w:ascii="Sylfaen" w:hAnsi="Sylfaen"/>
          <w:sz w:val="24"/>
          <w:szCs w:val="24"/>
          <w:lang w:val="en-US"/>
        </w:rPr>
        <w:t>քանակը</w:t>
      </w:r>
      <w:r w:rsidRPr="003137E7">
        <w:rPr>
          <w:rFonts w:ascii="Sylfaen" w:hAnsi="Sylfaen"/>
          <w:sz w:val="24"/>
          <w:szCs w:val="24"/>
        </w:rPr>
        <w:t>. 4400</w:t>
      </w:r>
    </w:p>
    <w:p w:rsidR="009268D1" w:rsidRPr="003137E7" w:rsidRDefault="009268D1" w:rsidP="004F687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Ս</w:t>
      </w:r>
      <w:r w:rsidRPr="003137E7">
        <w:rPr>
          <w:rFonts w:ascii="Sylfaen" w:hAnsi="Sylfaen"/>
          <w:sz w:val="24"/>
          <w:szCs w:val="24"/>
          <w:lang w:val="en-US"/>
        </w:rPr>
        <w:t>նուցում</w:t>
      </w:r>
      <w:r w:rsidRPr="003137E7">
        <w:rPr>
          <w:rFonts w:ascii="Sylfaen" w:hAnsi="Sylfaen"/>
          <w:sz w:val="24"/>
          <w:szCs w:val="24"/>
        </w:rPr>
        <w:t>. 220В/24В,264w</w:t>
      </w:r>
    </w:p>
    <w:p w:rsidR="009268D1" w:rsidRPr="003137E7" w:rsidRDefault="009268D1" w:rsidP="004F687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Խոնավապաշտպանիչ տրասնֆորմատոր IP65</w:t>
      </w:r>
    </w:p>
    <w:p w:rsidR="009268D1" w:rsidRPr="003137E7" w:rsidRDefault="009268D1" w:rsidP="004F687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Մալուխի երկարությունը- 1,5 մ</w:t>
      </w:r>
    </w:p>
    <w:p w:rsidR="009268D1" w:rsidRPr="003137E7" w:rsidRDefault="009268D1" w:rsidP="004F687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Քաշը – 30</w:t>
      </w:r>
      <w:r>
        <w:rPr>
          <w:rFonts w:ascii="Sylfaen" w:hAnsi="Sylfaen"/>
          <w:sz w:val="24"/>
          <w:szCs w:val="24"/>
          <w:lang w:val="en-US"/>
        </w:rPr>
        <w:t xml:space="preserve">  </w:t>
      </w:r>
      <w:r w:rsidRPr="003137E7">
        <w:rPr>
          <w:rFonts w:ascii="Sylfaen" w:hAnsi="Sylfaen"/>
          <w:sz w:val="24"/>
          <w:szCs w:val="24"/>
        </w:rPr>
        <w:t>+-3 կգ</w:t>
      </w:r>
    </w:p>
    <w:p w:rsidR="009268D1" w:rsidRPr="003137E7" w:rsidRDefault="009268D1" w:rsidP="004F687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Լուսադիոդային կերպար բացօթյա օգտագործման համար, ակրիլային նյութից</w:t>
      </w:r>
    </w:p>
    <w:p w:rsidR="009268D1" w:rsidRPr="003137E7" w:rsidRDefault="009268D1" w:rsidP="004F687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 xml:space="preserve">Սնուցումը էլեկտրական ցանցից ցածրավոլտ ադապտերի միջոցով: </w:t>
      </w:r>
    </w:p>
    <w:p w:rsidR="009268D1" w:rsidRPr="003137E7" w:rsidRDefault="009268D1" w:rsidP="004F687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Մշտական վառվող,</w:t>
      </w:r>
    </w:p>
    <w:p w:rsidR="009268D1" w:rsidRPr="003137E7" w:rsidRDefault="009268D1" w:rsidP="004F687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Հրապարակների և պուրակների ձևավորման համար</w:t>
      </w:r>
    </w:p>
    <w:p w:rsidR="009268D1" w:rsidRPr="003137E7" w:rsidRDefault="009268D1" w:rsidP="004F687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</w:rPr>
      </w:pPr>
      <w:r w:rsidRPr="003137E7">
        <w:rPr>
          <w:rFonts w:ascii="Sylfaen" w:hAnsi="Sylfaen"/>
          <w:sz w:val="24"/>
          <w:szCs w:val="24"/>
        </w:rPr>
        <w:t>Արտաքին տեսքը և գույները նկարին համապատասխան</w:t>
      </w:r>
    </w:p>
    <w:p w:rsidR="009268D1" w:rsidRPr="001D08FF" w:rsidRDefault="009268D1">
      <w:pPr>
        <w:rPr>
          <w:rFonts w:ascii="Sylfaen" w:hAnsi="Sylfaen"/>
          <w:sz w:val="24"/>
          <w:szCs w:val="24"/>
        </w:rPr>
      </w:pPr>
      <w:r w:rsidRPr="00F678FC">
        <w:rPr>
          <w:rFonts w:ascii="Sylfaen" w:hAnsi="Sylfaen"/>
          <w:noProof/>
          <w:sz w:val="24"/>
          <w:szCs w:val="24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alt="839-full_00000005617_led_ded_moroz_210_cm_.crop-470x470.6ee660c0f8.jpg" style="width:204.75pt;height:345.75pt;visibility:visible">
            <v:imagedata r:id="rId5" o:title="" cropleft="8366f" cropright="17988f"/>
          </v:shape>
        </w:pict>
      </w:r>
      <w:r w:rsidRPr="00F678FC">
        <w:rPr>
          <w:rFonts w:ascii="Sylfaen" w:hAnsi="Sylfaen"/>
          <w:noProof/>
          <w:sz w:val="24"/>
          <w:szCs w:val="24"/>
          <w:lang w:val="en-US" w:eastAsia="en-US"/>
        </w:rPr>
        <w:pict>
          <v:shape id="Рисунок 6" o:spid="_x0000_i1026" type="#_x0000_t75" alt="Dzmer pap.png" style="width:232.5pt;height:336pt;visibility:visible">
            <v:imagedata r:id="rId6" o:title=""/>
          </v:shape>
        </w:pict>
      </w:r>
    </w:p>
    <w:p w:rsidR="009268D1" w:rsidRPr="001D08FF" w:rsidRDefault="009268D1">
      <w:pPr>
        <w:rPr>
          <w:rFonts w:ascii="Sylfaen" w:hAnsi="Sylfaen"/>
          <w:sz w:val="24"/>
          <w:szCs w:val="24"/>
        </w:rPr>
      </w:pPr>
    </w:p>
    <w:p w:rsidR="009268D1" w:rsidRPr="001D08FF" w:rsidRDefault="009268D1">
      <w:pPr>
        <w:rPr>
          <w:rFonts w:ascii="Sylfaen" w:hAnsi="Sylfaen"/>
          <w:sz w:val="24"/>
          <w:szCs w:val="24"/>
        </w:rPr>
      </w:pPr>
    </w:p>
    <w:p w:rsidR="009268D1" w:rsidRPr="001D08FF" w:rsidRDefault="009268D1">
      <w:pPr>
        <w:rPr>
          <w:rFonts w:ascii="Sylfaen" w:hAnsi="Sylfaen"/>
          <w:sz w:val="24"/>
          <w:szCs w:val="24"/>
        </w:rPr>
      </w:pPr>
    </w:p>
    <w:sectPr w:rsidR="009268D1" w:rsidRPr="001D08FF" w:rsidSect="007D7BDF">
      <w:pgSz w:w="11906" w:h="16838"/>
      <w:pgMar w:top="851" w:right="851" w:bottom="56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91A23"/>
    <w:multiLevelType w:val="hybridMultilevel"/>
    <w:tmpl w:val="B4EA2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F09D7"/>
    <w:multiLevelType w:val="hybridMultilevel"/>
    <w:tmpl w:val="6F322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A6D2A"/>
    <w:multiLevelType w:val="hybridMultilevel"/>
    <w:tmpl w:val="77D47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76110B"/>
    <w:multiLevelType w:val="hybridMultilevel"/>
    <w:tmpl w:val="19845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63D9C"/>
    <w:multiLevelType w:val="multilevel"/>
    <w:tmpl w:val="B6706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8A394A"/>
    <w:multiLevelType w:val="multilevel"/>
    <w:tmpl w:val="3EE2D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921340"/>
    <w:multiLevelType w:val="hybridMultilevel"/>
    <w:tmpl w:val="A8C28E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58C0"/>
    <w:rsid w:val="000E60DB"/>
    <w:rsid w:val="000F247C"/>
    <w:rsid w:val="000F5417"/>
    <w:rsid w:val="00103084"/>
    <w:rsid w:val="001201A3"/>
    <w:rsid w:val="00120C9F"/>
    <w:rsid w:val="00134CDC"/>
    <w:rsid w:val="001C58C0"/>
    <w:rsid w:val="001D08FF"/>
    <w:rsid w:val="001E09C3"/>
    <w:rsid w:val="001F5720"/>
    <w:rsid w:val="002408F5"/>
    <w:rsid w:val="003137E7"/>
    <w:rsid w:val="003C4B58"/>
    <w:rsid w:val="003E02D4"/>
    <w:rsid w:val="00416971"/>
    <w:rsid w:val="00453BB9"/>
    <w:rsid w:val="00466FCF"/>
    <w:rsid w:val="00473C90"/>
    <w:rsid w:val="004A2752"/>
    <w:rsid w:val="004C6FE1"/>
    <w:rsid w:val="004D24C3"/>
    <w:rsid w:val="004F6875"/>
    <w:rsid w:val="00510E59"/>
    <w:rsid w:val="0063314D"/>
    <w:rsid w:val="00677330"/>
    <w:rsid w:val="00690D53"/>
    <w:rsid w:val="006911D5"/>
    <w:rsid w:val="006E4B92"/>
    <w:rsid w:val="0077130F"/>
    <w:rsid w:val="007904D1"/>
    <w:rsid w:val="007A4424"/>
    <w:rsid w:val="007A7131"/>
    <w:rsid w:val="007D6334"/>
    <w:rsid w:val="007D7BDF"/>
    <w:rsid w:val="007E4FF4"/>
    <w:rsid w:val="00855B76"/>
    <w:rsid w:val="00857AA6"/>
    <w:rsid w:val="008652DB"/>
    <w:rsid w:val="0087703C"/>
    <w:rsid w:val="008A3075"/>
    <w:rsid w:val="008A5094"/>
    <w:rsid w:val="008A679E"/>
    <w:rsid w:val="008B651A"/>
    <w:rsid w:val="009268D1"/>
    <w:rsid w:val="00986437"/>
    <w:rsid w:val="009E5BBC"/>
    <w:rsid w:val="00A52F77"/>
    <w:rsid w:val="00B663A4"/>
    <w:rsid w:val="00BA5A84"/>
    <w:rsid w:val="00BC0C1B"/>
    <w:rsid w:val="00BF2FAE"/>
    <w:rsid w:val="00C67625"/>
    <w:rsid w:val="00C67AC8"/>
    <w:rsid w:val="00C83680"/>
    <w:rsid w:val="00CE47B2"/>
    <w:rsid w:val="00D01026"/>
    <w:rsid w:val="00D04564"/>
    <w:rsid w:val="00D131D7"/>
    <w:rsid w:val="00D236E3"/>
    <w:rsid w:val="00D3211E"/>
    <w:rsid w:val="00D62F8F"/>
    <w:rsid w:val="00D96787"/>
    <w:rsid w:val="00DC3A66"/>
    <w:rsid w:val="00E27079"/>
    <w:rsid w:val="00E34613"/>
    <w:rsid w:val="00E44FEE"/>
    <w:rsid w:val="00E46AA8"/>
    <w:rsid w:val="00EA6682"/>
    <w:rsid w:val="00F06E9B"/>
    <w:rsid w:val="00F117BD"/>
    <w:rsid w:val="00F67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E9B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20C9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7E4FF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20C9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E4FF4"/>
    <w:rPr>
      <w:rFonts w:ascii="Times New Roman" w:hAnsi="Times New Roman" w:cs="Times New Roman"/>
      <w:b/>
      <w:bCs/>
      <w:sz w:val="27"/>
      <w:szCs w:val="27"/>
    </w:rPr>
  </w:style>
  <w:style w:type="table" w:styleId="TableGrid">
    <w:name w:val="Table Grid"/>
    <w:basedOn w:val="TableNormal"/>
    <w:uiPriority w:val="99"/>
    <w:rsid w:val="00C8368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1E09C3"/>
    <w:rPr>
      <w:rFonts w:cs="Times New Roman"/>
    </w:rPr>
  </w:style>
  <w:style w:type="character" w:customStyle="1" w:styleId="notranslate">
    <w:name w:val="notranslate"/>
    <w:basedOn w:val="DefaultParagraphFont"/>
    <w:uiPriority w:val="99"/>
    <w:rsid w:val="004A2752"/>
    <w:rPr>
      <w:rFonts w:cs="Times New Roman"/>
    </w:rPr>
  </w:style>
  <w:style w:type="character" w:styleId="Strong">
    <w:name w:val="Strong"/>
    <w:basedOn w:val="DefaultParagraphFont"/>
    <w:uiPriority w:val="99"/>
    <w:qFormat/>
    <w:rsid w:val="004A2752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4A2752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4A27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ortfoliotextlightblack2">
    <w:name w:val="portfolio_text_light_black_2"/>
    <w:basedOn w:val="Normal"/>
    <w:uiPriority w:val="99"/>
    <w:rsid w:val="00A52F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aintext">
    <w:name w:val="main_text"/>
    <w:basedOn w:val="Normal"/>
    <w:uiPriority w:val="99"/>
    <w:rsid w:val="00A52F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52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2F77"/>
    <w:rPr>
      <w:rFonts w:ascii="Tahoma" w:hAnsi="Tahoma" w:cs="Tahoma"/>
      <w:sz w:val="16"/>
      <w:szCs w:val="16"/>
    </w:rPr>
  </w:style>
  <w:style w:type="character" w:customStyle="1" w:styleId="deno-op">
    <w:name w:val="deno-op"/>
    <w:basedOn w:val="DefaultParagraphFont"/>
    <w:uiPriority w:val="99"/>
    <w:rsid w:val="00120C9F"/>
    <w:rPr>
      <w:rFonts w:cs="Times New Roman"/>
    </w:rPr>
  </w:style>
  <w:style w:type="character" w:customStyle="1" w:styleId="deno-np">
    <w:name w:val="deno-np"/>
    <w:basedOn w:val="DefaultParagraphFont"/>
    <w:uiPriority w:val="99"/>
    <w:rsid w:val="00120C9F"/>
    <w:rPr>
      <w:rFonts w:cs="Times New Roman"/>
    </w:rPr>
  </w:style>
  <w:style w:type="paragraph" w:customStyle="1" w:styleId="availability">
    <w:name w:val="availability"/>
    <w:basedOn w:val="Normal"/>
    <w:uiPriority w:val="99"/>
    <w:rsid w:val="00120C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rice">
    <w:name w:val="price"/>
    <w:basedOn w:val="DefaultParagraphFont"/>
    <w:uiPriority w:val="99"/>
    <w:rsid w:val="00120C9F"/>
    <w:rPr>
      <w:rFonts w:cs="Times New Roman"/>
    </w:rPr>
  </w:style>
  <w:style w:type="paragraph" w:styleId="ListParagraph">
    <w:name w:val="List Paragraph"/>
    <w:basedOn w:val="Normal"/>
    <w:uiPriority w:val="99"/>
    <w:qFormat/>
    <w:rsid w:val="004F687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rsid w:val="00E27079"/>
    <w:rPr>
      <w:rFonts w:cs="Times New Roman"/>
      <w:color w:val="800080"/>
      <w:u w:val="single"/>
    </w:rPr>
  </w:style>
  <w:style w:type="character" w:customStyle="1" w:styleId="price-gray">
    <w:name w:val="price-gray"/>
    <w:basedOn w:val="DefaultParagraphFont"/>
    <w:uiPriority w:val="99"/>
    <w:rsid w:val="00E27079"/>
    <w:rPr>
      <w:rFonts w:cs="Times New Roman"/>
    </w:rPr>
  </w:style>
  <w:style w:type="character" w:customStyle="1" w:styleId="date">
    <w:name w:val="date"/>
    <w:basedOn w:val="DefaultParagraphFont"/>
    <w:uiPriority w:val="99"/>
    <w:rsid w:val="00E2707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99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948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99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948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99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99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9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99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94848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99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9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9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9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99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99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9486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99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99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9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99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9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7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9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99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9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99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94842">
                  <w:marLeft w:val="0"/>
                  <w:marRight w:val="3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99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9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999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99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9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99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156</TotalTime>
  <Pages>1</Pages>
  <Words>73</Words>
  <Characters>420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Ashtarak8</dc:creator>
  <cp:keywords/>
  <dc:description/>
  <cp:lastModifiedBy>EKComp</cp:lastModifiedBy>
  <cp:revision>25</cp:revision>
  <cp:lastPrinted>2016-11-14T11:44:00Z</cp:lastPrinted>
  <dcterms:created xsi:type="dcterms:W3CDTF">2016-11-15T10:51:00Z</dcterms:created>
  <dcterms:modified xsi:type="dcterms:W3CDTF">2016-11-17T10:26:00Z</dcterms:modified>
</cp:coreProperties>
</file>