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55F" w:rsidRPr="00365437" w:rsidRDefault="00C0455F" w:rsidP="00CB0B5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0455F" w:rsidRPr="00365437" w:rsidRDefault="00C0455F" w:rsidP="00CB0B5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C0455F" w:rsidRPr="00365437" w:rsidRDefault="00C0455F" w:rsidP="00CB0B5D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C0455F" w:rsidRPr="00913871" w:rsidRDefault="00C0455F" w:rsidP="00CB0B5D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E7E58">
        <w:rPr>
          <w:rFonts w:ascii="GHEA Grapalat" w:hAnsi="GHEA Grapalat" w:cs="Sylfaen"/>
          <w:sz w:val="24"/>
          <w:szCs w:val="24"/>
          <w:lang w:val="af-ZA"/>
        </w:rPr>
        <w:t>ՇՐՋԱՆԱԿԱՅԻՆ ՀԱՄԱՁԱՅՆԱԳՐԵՐՈՎ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B0B5D">
        <w:rPr>
          <w:rFonts w:ascii="GHEA Grapalat" w:hAnsi="GHEA Grapalat" w:cs="Sylfaen"/>
          <w:sz w:val="24"/>
          <w:szCs w:val="24"/>
          <w:lang w:val="af-ZA"/>
        </w:rPr>
        <w:t>ՇՄԳՄՄԱՀ- ՇՀԱՊՁԲ-11/</w:t>
      </w:r>
      <w:r>
        <w:rPr>
          <w:rFonts w:ascii="GHEA Grapalat" w:hAnsi="GHEA Grapalat" w:cs="Sylfaen"/>
          <w:sz w:val="24"/>
          <w:szCs w:val="24"/>
          <w:lang w:val="af-ZA"/>
        </w:rPr>
        <w:t>1-1</w:t>
      </w:r>
    </w:p>
    <w:p w:rsidR="00C0455F" w:rsidRPr="00365437" w:rsidRDefault="00C0455F" w:rsidP="00CB0B5D">
      <w:pPr>
        <w:spacing w:after="240" w:line="360" w:lineRule="auto"/>
        <w:ind w:left="-709" w:firstLine="709"/>
        <w:jc w:val="both"/>
        <w:rPr>
          <w:rFonts w:ascii="GHEA Grapalat" w:hAnsi="GHEA Grapalat"/>
          <w:sz w:val="20"/>
          <w:lang w:val="af-ZA"/>
        </w:rPr>
      </w:pPr>
      <w:r w:rsidRPr="00CB0B5D">
        <w:rPr>
          <w:rFonts w:ascii="GHEA Grapalat" w:hAnsi="GHEA Grapalat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CB0B5D">
        <w:rPr>
          <w:rFonts w:ascii="GHEA Grapalat" w:hAnsi="GHEA Grapalat"/>
          <w:sz w:val="20"/>
          <w:lang w:val="af-ZA"/>
        </w:rPr>
        <w:t>մարզի &lt;&lt; Գյումրու մոր և մանկան ավստրիական հիվանդանոց&gt;&gt;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CB0B5D">
        <w:rPr>
          <w:rFonts w:ascii="GHEA Grapalat" w:hAnsi="GHEA Grapalat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CB0B5D">
        <w:rPr>
          <w:rFonts w:ascii="GHEA Grapalat" w:hAnsi="GHEA Grapalat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 xml:space="preserve">, Գ. Նժդեհի </w:t>
      </w:r>
      <w:r w:rsidRPr="00CB0B5D">
        <w:rPr>
          <w:rFonts w:ascii="GHEA Grapalat" w:hAnsi="GHEA Grapalat"/>
          <w:sz w:val="20"/>
          <w:lang w:val="af-ZA"/>
        </w:rPr>
        <w:t>5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b/>
          <w:i/>
          <w:sz w:val="20"/>
          <w:lang w:val="af-ZA"/>
        </w:rPr>
        <w:t>«ՇՄԳՄՄԱՀ- ՇՀԱՊՁԲ-11/1-1</w:t>
      </w:r>
      <w:r w:rsidRPr="003E72B1">
        <w:rPr>
          <w:rFonts w:ascii="Sylfaen" w:hAnsi="Sylfaen"/>
          <w:b/>
          <w:i/>
          <w:sz w:val="20"/>
          <w:lang w:val="af-ZA"/>
        </w:rPr>
        <w:t xml:space="preserve">&gt;&gt; </w:t>
      </w:r>
      <w:r w:rsidRPr="003E72B1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268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162"/>
        <w:gridCol w:w="621"/>
        <w:gridCol w:w="37"/>
        <w:gridCol w:w="467"/>
        <w:gridCol w:w="85"/>
        <w:gridCol w:w="32"/>
        <w:gridCol w:w="12"/>
        <w:gridCol w:w="697"/>
        <w:gridCol w:w="117"/>
        <w:gridCol w:w="21"/>
        <w:gridCol w:w="147"/>
        <w:gridCol w:w="27"/>
        <w:gridCol w:w="397"/>
        <w:gridCol w:w="188"/>
        <w:gridCol w:w="20"/>
        <w:gridCol w:w="75"/>
        <w:gridCol w:w="20"/>
        <w:gridCol w:w="9"/>
        <w:gridCol w:w="366"/>
        <w:gridCol w:w="149"/>
        <w:gridCol w:w="23"/>
        <w:gridCol w:w="351"/>
        <w:gridCol w:w="312"/>
        <w:gridCol w:w="188"/>
        <w:gridCol w:w="242"/>
        <w:gridCol w:w="183"/>
        <w:gridCol w:w="142"/>
        <w:gridCol w:w="198"/>
        <w:gridCol w:w="228"/>
        <w:gridCol w:w="77"/>
        <w:gridCol w:w="156"/>
        <w:gridCol w:w="107"/>
        <w:gridCol w:w="70"/>
        <w:gridCol w:w="581"/>
        <w:gridCol w:w="142"/>
        <w:gridCol w:w="36"/>
        <w:gridCol w:w="74"/>
        <w:gridCol w:w="214"/>
        <w:gridCol w:w="190"/>
        <w:gridCol w:w="453"/>
        <w:gridCol w:w="25"/>
        <w:gridCol w:w="21"/>
        <w:gridCol w:w="747"/>
        <w:gridCol w:w="144"/>
        <w:gridCol w:w="12"/>
        <w:gridCol w:w="146"/>
        <w:gridCol w:w="575"/>
        <w:gridCol w:w="252"/>
        <w:gridCol w:w="88"/>
        <w:gridCol w:w="215"/>
        <w:gridCol w:w="345"/>
        <w:gridCol w:w="432"/>
        <w:gridCol w:w="362"/>
        <w:gridCol w:w="1703"/>
      </w:tblGrid>
      <w:tr w:rsidR="00C0455F" w:rsidRPr="00FD3195" w:rsidTr="007F2692">
        <w:trPr>
          <w:gridBefore w:val="1"/>
          <w:gridAfter w:val="6"/>
          <w:wBefore w:w="162" w:type="dxa"/>
          <w:wAfter w:w="3145" w:type="dxa"/>
          <w:trHeight w:val="146"/>
        </w:trPr>
        <w:tc>
          <w:tcPr>
            <w:tcW w:w="9376" w:type="dxa"/>
            <w:gridSpan w:val="47"/>
            <w:vAlign w:val="center"/>
          </w:tcPr>
          <w:p w:rsidR="00C0455F" w:rsidRPr="004C3958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D3195">
              <w:rPr>
                <w:rFonts w:ascii="GHEA Grapalat" w:hAnsi="GHEA Grapalat"/>
                <w:b/>
                <w:bCs/>
                <w:sz w:val="18"/>
                <w:szCs w:val="18"/>
              </w:rPr>
              <w:t>Գ</w:t>
            </w:r>
            <w:r w:rsidRPr="00FD319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նման </w:t>
            </w:r>
            <w:r w:rsidRPr="00FD3195">
              <w:rPr>
                <w:rFonts w:ascii="GHEA Grapalat" w:hAnsi="GHEA Grapalat"/>
                <w:b/>
                <w:bCs/>
                <w:sz w:val="18"/>
                <w:szCs w:val="18"/>
              </w:rPr>
              <w:t>առարկայի</w:t>
            </w:r>
          </w:p>
        </w:tc>
      </w:tr>
      <w:tr w:rsidR="00C0455F" w:rsidRPr="00FD3195" w:rsidTr="007F2692">
        <w:trPr>
          <w:gridBefore w:val="1"/>
          <w:gridAfter w:val="6"/>
          <w:wBefore w:w="162" w:type="dxa"/>
          <w:wAfter w:w="3145" w:type="dxa"/>
          <w:trHeight w:val="110"/>
        </w:trPr>
        <w:tc>
          <w:tcPr>
            <w:tcW w:w="621" w:type="dxa"/>
            <w:vMerge w:val="restart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-108" w:right="-25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195">
              <w:rPr>
                <w:rFonts w:ascii="GHEA Grapalat" w:hAnsi="GHEA Grapalat"/>
                <w:b/>
                <w:bCs/>
                <w:sz w:val="18"/>
                <w:szCs w:val="18"/>
              </w:rPr>
              <w:t>Չափա-բաժնի համարը</w:t>
            </w:r>
          </w:p>
        </w:tc>
        <w:tc>
          <w:tcPr>
            <w:tcW w:w="1330" w:type="dxa"/>
            <w:gridSpan w:val="6"/>
            <w:vMerge w:val="restart"/>
            <w:vAlign w:val="center"/>
          </w:tcPr>
          <w:p w:rsidR="00C0455F" w:rsidRPr="004C3958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C3958">
              <w:rPr>
                <w:rFonts w:ascii="GHEA Grapalat" w:hAnsi="GHEA Grapalat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709" w:type="dxa"/>
            <w:gridSpan w:val="5"/>
            <w:vMerge w:val="restart"/>
            <w:vAlign w:val="center"/>
          </w:tcPr>
          <w:p w:rsidR="00C0455F" w:rsidRPr="004C3958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C3958">
              <w:rPr>
                <w:rFonts w:ascii="GHEA Grapalat" w:hAnsi="GHEA Grapalat" w:cs="Sylfaen"/>
                <w:b/>
                <w:sz w:val="18"/>
                <w:szCs w:val="18"/>
              </w:rPr>
              <w:t>Չափման միա-վորը</w:t>
            </w:r>
          </w:p>
        </w:tc>
        <w:tc>
          <w:tcPr>
            <w:tcW w:w="1701" w:type="dxa"/>
            <w:gridSpan w:val="11"/>
            <w:vAlign w:val="center"/>
          </w:tcPr>
          <w:p w:rsidR="00C0455F" w:rsidRPr="004C3958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C3958">
              <w:rPr>
                <w:rFonts w:ascii="GHEA Grapalat" w:hAnsi="GHEA Grapalat" w:cs="Sylfaen"/>
                <w:b/>
                <w:sz w:val="18"/>
                <w:szCs w:val="18"/>
              </w:rPr>
              <w:t>Քանակը</w:t>
            </w:r>
            <w:r w:rsidRPr="004C3958">
              <w:rPr>
                <w:rStyle w:val="FootnoteReference"/>
                <w:rFonts w:ascii="GHEA Grapalat" w:hAnsi="GHEA Grapalat" w:cs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162" w:type="dxa"/>
            <w:gridSpan w:val="12"/>
            <w:vAlign w:val="center"/>
          </w:tcPr>
          <w:p w:rsidR="00C0455F" w:rsidRPr="004C3958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C3958">
              <w:rPr>
                <w:rFonts w:ascii="GHEA Grapalat" w:hAnsi="GHEA Grapalat" w:cs="Sylfaen"/>
                <w:b/>
                <w:sz w:val="18"/>
                <w:szCs w:val="18"/>
              </w:rPr>
              <w:t>Նախահաշվային գինը մեկ միավորի համար</w:t>
            </w:r>
          </w:p>
        </w:tc>
        <w:tc>
          <w:tcPr>
            <w:tcW w:w="2853" w:type="dxa"/>
            <w:gridSpan w:val="12"/>
            <w:vMerge w:val="restart"/>
            <w:vAlign w:val="center"/>
          </w:tcPr>
          <w:p w:rsidR="00C0455F" w:rsidRPr="004C3958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C3958">
              <w:rPr>
                <w:rFonts w:ascii="GHEA Grapalat" w:hAnsi="GHEA Grapalat" w:cs="Sylfaen"/>
                <w:b/>
                <w:sz w:val="18"/>
                <w:szCs w:val="18"/>
              </w:rPr>
              <w:t xml:space="preserve">Համառոտ նկարագրությունը </w:t>
            </w:r>
          </w:p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C3958">
              <w:rPr>
                <w:rFonts w:ascii="GHEA Grapalat" w:hAnsi="GHEA Grapalat" w:cs="Sylfaen"/>
                <w:b/>
                <w:sz w:val="18"/>
                <w:szCs w:val="18"/>
              </w:rPr>
              <w:t>(տեխնիկական բնութագիր)</w:t>
            </w:r>
          </w:p>
        </w:tc>
      </w:tr>
      <w:tr w:rsidR="00C0455F" w:rsidRPr="00FD3195" w:rsidTr="007F2692">
        <w:trPr>
          <w:gridBefore w:val="1"/>
          <w:gridAfter w:val="6"/>
          <w:wBefore w:w="162" w:type="dxa"/>
          <w:wAfter w:w="3145" w:type="dxa"/>
          <w:trHeight w:val="175"/>
        </w:trPr>
        <w:tc>
          <w:tcPr>
            <w:tcW w:w="621" w:type="dxa"/>
            <w:vMerge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0" w:type="dxa"/>
            <w:gridSpan w:val="6"/>
            <w:vMerge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8"/>
            <w:vMerge w:val="restart"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D44C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FD3195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C0455F" w:rsidRPr="009D44C6" w:rsidRDefault="00C0455F" w:rsidP="00CB0B5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D44C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62" w:type="dxa"/>
            <w:gridSpan w:val="12"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853" w:type="dxa"/>
            <w:gridSpan w:val="12"/>
            <w:vMerge/>
          </w:tcPr>
          <w:p w:rsidR="00C0455F" w:rsidRPr="009D44C6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6"/>
          <w:wBefore w:w="162" w:type="dxa"/>
          <w:wAfter w:w="3145" w:type="dxa"/>
          <w:trHeight w:val="275"/>
        </w:trPr>
        <w:tc>
          <w:tcPr>
            <w:tcW w:w="621" w:type="dxa"/>
            <w:vMerge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30" w:type="dxa"/>
            <w:gridSpan w:val="6"/>
            <w:vMerge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8"/>
            <w:vMerge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FD31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69" w:type="dxa"/>
            <w:gridSpan w:val="7"/>
            <w:vAlign w:val="center"/>
          </w:tcPr>
          <w:p w:rsidR="00C0455F" w:rsidRPr="009D44C6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853" w:type="dxa"/>
            <w:gridSpan w:val="12"/>
            <w:vMerge/>
          </w:tcPr>
          <w:p w:rsidR="00C0455F" w:rsidRPr="009D44C6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0F29B3" w:rsidTr="007F2692">
        <w:trPr>
          <w:gridBefore w:val="1"/>
          <w:gridAfter w:val="6"/>
          <w:wBefore w:w="162" w:type="dxa"/>
          <w:wAfter w:w="3145" w:type="dxa"/>
          <w:trHeight w:val="40"/>
        </w:trPr>
        <w:tc>
          <w:tcPr>
            <w:tcW w:w="621" w:type="dxa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30" w:type="dxa"/>
            <w:gridSpan w:val="6"/>
            <w:vAlign w:val="center"/>
          </w:tcPr>
          <w:p w:rsidR="00C0455F" w:rsidRPr="00D55CCB" w:rsidRDefault="00C0455F" w:rsidP="00C65802">
            <w:pPr>
              <w:spacing w:after="240" w:line="240" w:lineRule="auto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D55CCB">
              <w:rPr>
                <w:rFonts w:ascii="GHEA Grapalat" w:hAnsi="GHEA Grapalat" w:cs="Sylfaen"/>
                <w:sz w:val="16"/>
                <w:szCs w:val="16"/>
                <w:lang w:val="af-ZA"/>
              </w:rPr>
              <w:t>Բենզին, ռեգուլյար</w:t>
            </w:r>
          </w:p>
          <w:p w:rsidR="00C0455F" w:rsidRPr="00FD3195" w:rsidRDefault="00C0455F" w:rsidP="00326213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5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L</w:t>
            </w:r>
          </w:p>
        </w:tc>
        <w:tc>
          <w:tcPr>
            <w:tcW w:w="850" w:type="dxa"/>
            <w:gridSpan w:val="8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2240</w:t>
            </w:r>
          </w:p>
        </w:tc>
        <w:tc>
          <w:tcPr>
            <w:tcW w:w="851" w:type="dxa"/>
            <w:gridSpan w:val="3"/>
            <w:vAlign w:val="center"/>
          </w:tcPr>
          <w:p w:rsidR="00C0455F" w:rsidRPr="00FD3195" w:rsidRDefault="00C0455F" w:rsidP="00A405F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2240</w:t>
            </w:r>
          </w:p>
        </w:tc>
        <w:tc>
          <w:tcPr>
            <w:tcW w:w="993" w:type="dxa"/>
            <w:gridSpan w:val="5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467</w:t>
            </w:r>
          </w:p>
        </w:tc>
        <w:tc>
          <w:tcPr>
            <w:tcW w:w="1169" w:type="dxa"/>
            <w:gridSpan w:val="7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467</w:t>
            </w:r>
          </w:p>
        </w:tc>
        <w:tc>
          <w:tcPr>
            <w:tcW w:w="2853" w:type="dxa"/>
            <w:gridSpan w:val="12"/>
          </w:tcPr>
          <w:p w:rsidR="00C0455F" w:rsidRPr="00FD3195" w:rsidRDefault="00C0455F" w:rsidP="00172669">
            <w:pPr>
              <w:spacing w:line="240" w:lineRule="auto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Արտաքին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տեսքը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`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մաքուր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և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պարզ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օկտանային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թիվը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որոշված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հետազոտական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մեթոդով՝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պակաս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91,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շարժիչային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մեթոդով՝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պակաս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81,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բենզինի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հագեցած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գոլորշիների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ճնշումը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` 45-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մինչև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100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կՊա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կապարի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պարունակությունը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5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մգ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/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դմ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3-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բենզոլի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ծավալային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մասը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1 %-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խտությունը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` 15</w:t>
            </w:r>
            <w:r w:rsidRPr="00D55CCB">
              <w:rPr>
                <w:rFonts w:ascii="Sylfaen" w:hAnsi="Sylfaen"/>
                <w:color w:val="000000"/>
                <w:sz w:val="16"/>
                <w:szCs w:val="16"/>
                <w:lang w:val="en-US" w:eastAsia="en-US"/>
              </w:rPr>
              <w:t> 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0</w:t>
            </w:r>
            <w:r w:rsidRPr="00D55CCB">
              <w:rPr>
                <w:rFonts w:ascii="Sylfaen" w:hAnsi="Sylfaen"/>
                <w:color w:val="000000"/>
                <w:sz w:val="16"/>
                <w:szCs w:val="16"/>
                <w:lang w:val="en-US" w:eastAsia="en-US"/>
              </w:rPr>
              <w:t> 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C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ջերմաստիճանում՝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720-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մինչև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775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կգ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/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3,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ծծմբի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պարունակությունը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` 10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մգ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/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կգ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թթվածնի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զանգվածային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մասը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` 2,7 %-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օքսիդիչների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ծավալային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մասը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`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մեթանոլ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-3 %,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էթանոլ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-5 %,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իզոպրոպիլ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սպիրտ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-10%,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իզոբուտիլ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սպիրտ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-10 %,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եռաբութիլ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սպիրտ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-7 %,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եթերներ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(C5</w:t>
            </w:r>
            <w:r w:rsidRPr="00D55CCB">
              <w:rPr>
                <w:rFonts w:ascii="Sylfaen" w:hAnsi="Sylfaen"/>
                <w:color w:val="000000"/>
                <w:sz w:val="16"/>
                <w:szCs w:val="16"/>
                <w:lang w:val="en-US" w:eastAsia="en-US"/>
              </w:rPr>
              <w:t> 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և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)-15 %,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այլ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օքսիդիչներ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-10 %,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անվտանգությունը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մակնշումը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և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փաթեթավորումը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`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ըստ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ՀՀ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կառավարության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2004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թ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նոյեմբերի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11-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N 1592-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որոշմամբ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հաստատված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Ներքին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այրման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շարժիչային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վառելիքների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տեխնիկական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կանոնակարգի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»: </w:t>
            </w:r>
            <w:r w:rsidRPr="00D55CCB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Կտրոնային</w:t>
            </w:r>
          </w:p>
        </w:tc>
      </w:tr>
      <w:tr w:rsidR="00C0455F" w:rsidRPr="000F29B3" w:rsidTr="007F2692">
        <w:trPr>
          <w:gridBefore w:val="1"/>
          <w:gridAfter w:val="6"/>
          <w:wBefore w:w="162" w:type="dxa"/>
          <w:wAfter w:w="3145" w:type="dxa"/>
          <w:trHeight w:val="40"/>
        </w:trPr>
        <w:tc>
          <w:tcPr>
            <w:tcW w:w="621" w:type="dxa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330" w:type="dxa"/>
            <w:gridSpan w:val="6"/>
            <w:vAlign w:val="center"/>
          </w:tcPr>
          <w:p w:rsidR="00C0455F" w:rsidRPr="00FD3195" w:rsidRDefault="00C0455F" w:rsidP="00326213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D55CCB">
              <w:rPr>
                <w:rFonts w:ascii="GHEA Grapalat" w:hAnsi="GHEA Grapalat" w:cs="Sylfaen"/>
                <w:sz w:val="16"/>
                <w:szCs w:val="16"/>
                <w:lang w:val="af-ZA"/>
              </w:rPr>
              <w:t>Դիզելային վառելիք, ամառային</w:t>
            </w:r>
          </w:p>
        </w:tc>
        <w:tc>
          <w:tcPr>
            <w:tcW w:w="709" w:type="dxa"/>
            <w:gridSpan w:val="5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l</w:t>
            </w:r>
          </w:p>
        </w:tc>
        <w:tc>
          <w:tcPr>
            <w:tcW w:w="850" w:type="dxa"/>
            <w:gridSpan w:val="8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851" w:type="dxa"/>
            <w:gridSpan w:val="3"/>
            <w:vAlign w:val="center"/>
          </w:tcPr>
          <w:p w:rsidR="00C0455F" w:rsidRPr="00FD3195" w:rsidRDefault="00C0455F" w:rsidP="00A405F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350</w:t>
            </w:r>
          </w:p>
        </w:tc>
        <w:tc>
          <w:tcPr>
            <w:tcW w:w="993" w:type="dxa"/>
            <w:gridSpan w:val="5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455</w:t>
            </w:r>
          </w:p>
        </w:tc>
        <w:tc>
          <w:tcPr>
            <w:tcW w:w="1169" w:type="dxa"/>
            <w:gridSpan w:val="7"/>
            <w:vAlign w:val="center"/>
          </w:tcPr>
          <w:p w:rsidR="00C0455F" w:rsidRPr="00FD3195" w:rsidRDefault="00C0455F" w:rsidP="00326213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455</w:t>
            </w:r>
          </w:p>
        </w:tc>
        <w:tc>
          <w:tcPr>
            <w:tcW w:w="2853" w:type="dxa"/>
            <w:gridSpan w:val="12"/>
          </w:tcPr>
          <w:p w:rsidR="00C0455F" w:rsidRPr="00FD3195" w:rsidRDefault="00C0455F" w:rsidP="00172669">
            <w:pPr>
              <w:spacing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Ցետանային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թիվը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51-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պակաս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ցետանային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ցուցիչը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-46-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պակաս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խտությունը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150C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ջերմաստիճանում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820-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մինչև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845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կգ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/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3,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ծծմբի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պարունակությունը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350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մգ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/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կգ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բռնկման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ջերմաստիճանը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550C-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ցածր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ածխածնի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մնացորդը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10%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նստվածքում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0,3%-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ավելի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մածուցիկոիթյունը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400C-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ում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` 2,0-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մինչև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4,5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մմ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2/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վ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պղտորման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ջերմաստիճանը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` 00C-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ից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ոչ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բարձր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անվտանգությունը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մակնշումը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և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փաթեթավորումը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`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ըստ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ՀՀ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կառավարության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2004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թ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.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նոյեմբերի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11-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N 1592-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որոշմամբ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հաստատված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Ներքին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այրման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շարժիչային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վառելիքների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տեխնիկական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կանոնակարգի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 xml:space="preserve">» 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Կտրոնային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en-US" w:eastAsia="en-US"/>
              </w:rPr>
              <w:t>: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3487" w:type="dxa"/>
            <w:gridSpan w:val="19"/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5977" w:type="dxa"/>
            <w:gridSpan w:val="29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առարկան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ունի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պարբերական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օգտագործման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բնույթ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այն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«Գնումների մասին»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4-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5-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3-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կետով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շրջանակային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համաձայնագրերով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իրականացվող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FD319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D3195">
              <w:rPr>
                <w:rFonts w:ascii="GHEA Grapalat" w:hAnsi="GHEA Grapalat" w:cs="Sylfaen"/>
                <w:sz w:val="16"/>
                <w:szCs w:val="16"/>
                <w:lang w:val="hy-AM"/>
              </w:rPr>
              <w:t>ցանկում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96"/>
        </w:trPr>
        <w:tc>
          <w:tcPr>
            <w:tcW w:w="9464" w:type="dxa"/>
            <w:gridSpan w:val="48"/>
            <w:shd w:val="clear" w:color="auto" w:fill="99CCFF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</w:trPr>
        <w:tc>
          <w:tcPr>
            <w:tcW w:w="946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FD3195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</w:trPr>
        <w:tc>
          <w:tcPr>
            <w:tcW w:w="1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4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65"/>
        </w:trPr>
        <w:tc>
          <w:tcPr>
            <w:tcW w:w="1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65"/>
        </w:trPr>
        <w:tc>
          <w:tcPr>
            <w:tcW w:w="1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196"/>
        </w:trPr>
        <w:tc>
          <w:tcPr>
            <w:tcW w:w="9464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155"/>
        </w:trPr>
        <w:tc>
          <w:tcPr>
            <w:tcW w:w="576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00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3E495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.2014թ.</w:t>
            </w: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164"/>
        </w:trPr>
        <w:tc>
          <w:tcPr>
            <w:tcW w:w="512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FD3195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FD3195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FD31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92"/>
        </w:trPr>
        <w:tc>
          <w:tcPr>
            <w:tcW w:w="512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70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47"/>
        </w:trPr>
        <w:tc>
          <w:tcPr>
            <w:tcW w:w="5126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9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47"/>
        </w:trPr>
        <w:tc>
          <w:tcPr>
            <w:tcW w:w="5126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5"/>
          <w:wBefore w:w="162" w:type="dxa"/>
          <w:wAfter w:w="3057" w:type="dxa"/>
          <w:trHeight w:val="155"/>
        </w:trPr>
        <w:tc>
          <w:tcPr>
            <w:tcW w:w="5126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54"/>
        </w:trPr>
        <w:tc>
          <w:tcPr>
            <w:tcW w:w="9464" w:type="dxa"/>
            <w:gridSpan w:val="48"/>
            <w:shd w:val="clear" w:color="auto" w:fill="99CCFF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40"/>
        </w:trPr>
        <w:tc>
          <w:tcPr>
            <w:tcW w:w="1210" w:type="dxa"/>
            <w:gridSpan w:val="4"/>
            <w:vMerge w:val="restart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658" w:type="dxa"/>
            <w:gridSpan w:val="10"/>
            <w:vMerge w:val="restart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596" w:type="dxa"/>
            <w:gridSpan w:val="34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FD3195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FD3195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գները մեկ միավորի համար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213"/>
        </w:trPr>
        <w:tc>
          <w:tcPr>
            <w:tcW w:w="1210" w:type="dxa"/>
            <w:gridSpan w:val="4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96" w:type="dxa"/>
            <w:gridSpan w:val="34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FD31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19" w:type="dxa"/>
            <w:gridSpan w:val="16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1867" w:type="dxa"/>
            <w:gridSpan w:val="9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010" w:type="dxa"/>
            <w:gridSpan w:val="9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8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D3195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FD3195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414" w:type="dxa"/>
            <w:gridSpan w:val="8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D3195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36" w:type="dxa"/>
            <w:gridSpan w:val="5"/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D3195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FD3195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931" w:type="dxa"/>
            <w:gridSpan w:val="4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D3195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793" w:type="dxa"/>
            <w:gridSpan w:val="3"/>
            <w:vAlign w:val="center"/>
          </w:tcPr>
          <w:p w:rsidR="00C0455F" w:rsidRPr="00FD3195" w:rsidRDefault="00C0455F" w:rsidP="00CB0B5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D3195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FD3195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17" w:type="dxa"/>
            <w:gridSpan w:val="6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D3195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  <w:vAlign w:val="center"/>
          </w:tcPr>
          <w:p w:rsidR="00C0455F" w:rsidRPr="00FD3195" w:rsidRDefault="00C0455F" w:rsidP="007D4F0C">
            <w:pPr>
              <w:spacing w:after="240" w:line="360" w:lineRule="auto"/>
              <w:jc w:val="both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D4F0C">
              <w:rPr>
                <w:rFonts w:ascii="GHEA Grapalat" w:hAnsi="GHEA Grapalat" w:cs="Sylfaen"/>
                <w:sz w:val="14"/>
                <w:szCs w:val="14"/>
                <w:u w:val="single"/>
                <w:lang w:val="af-ZA"/>
              </w:rPr>
              <w:t>Չափաբաժին1</w:t>
            </w:r>
            <w:r w:rsidRPr="00FD3195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7D4F0C">
              <w:rPr>
                <w:rFonts w:ascii="GHEA Grapalat" w:hAnsi="GHEA Grapalat" w:cs="Sylfaen"/>
                <w:sz w:val="16"/>
                <w:szCs w:val="16"/>
                <w:lang w:val="af-ZA"/>
              </w:rPr>
              <w:t>Բենզին, ռեգուլյար</w:t>
            </w:r>
          </w:p>
        </w:tc>
        <w:tc>
          <w:tcPr>
            <w:tcW w:w="8254" w:type="dxa"/>
            <w:gridSpan w:val="44"/>
            <w:vAlign w:val="center"/>
          </w:tcPr>
          <w:p w:rsidR="00C0455F" w:rsidRPr="00FD3195" w:rsidRDefault="00C0455F" w:rsidP="00A405F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</w:tcPr>
          <w:p w:rsidR="00C0455F" w:rsidRPr="00FD3195" w:rsidRDefault="00C0455F" w:rsidP="00A405F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58" w:type="dxa"/>
            <w:gridSpan w:val="10"/>
            <w:vAlign w:val="center"/>
          </w:tcPr>
          <w:p w:rsidR="00C0455F" w:rsidRPr="007D4F0C" w:rsidRDefault="00C0455F" w:rsidP="00636772">
            <w:pPr>
              <w:pStyle w:val="BodyText"/>
              <w:rPr>
                <w:rFonts w:ascii="GHEA Grapalat" w:hAnsi="GHEA Grapalat" w:cs="Sylfaen"/>
                <w:sz w:val="16"/>
                <w:szCs w:val="16"/>
              </w:rPr>
            </w:pPr>
            <w:r w:rsidRPr="007D4F0C">
              <w:rPr>
                <w:rFonts w:ascii="GHEA Grapalat" w:hAnsi="GHEA Grapalat" w:cs="Sylfaen"/>
                <w:sz w:val="16"/>
                <w:szCs w:val="16"/>
              </w:rPr>
              <w:t>&lt;&lt;Մաքսհուր&gt;&gt; ՍՊԸ</w:t>
            </w:r>
          </w:p>
        </w:tc>
        <w:tc>
          <w:tcPr>
            <w:tcW w:w="1305" w:type="dxa"/>
            <w:gridSpan w:val="8"/>
          </w:tcPr>
          <w:p w:rsidR="00C0455F" w:rsidRPr="007D4F0C" w:rsidRDefault="00C0455F" w:rsidP="00636772">
            <w:pPr>
              <w:spacing w:line="360" w:lineRule="auto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7D4F0C">
              <w:rPr>
                <w:rFonts w:ascii="GHEA Grapalat" w:hAnsi="GHEA Grapalat" w:cs="Arial"/>
                <w:sz w:val="16"/>
                <w:szCs w:val="16"/>
              </w:rPr>
              <w:t>389.17</w:t>
            </w:r>
          </w:p>
        </w:tc>
        <w:tc>
          <w:tcPr>
            <w:tcW w:w="1414" w:type="dxa"/>
            <w:gridSpan w:val="8"/>
          </w:tcPr>
          <w:p w:rsidR="00C0455F" w:rsidRPr="007D4F0C" w:rsidRDefault="00C0455F" w:rsidP="00636772">
            <w:pPr>
              <w:spacing w:line="360" w:lineRule="auto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7D4F0C">
              <w:rPr>
                <w:rFonts w:ascii="GHEA Grapalat" w:hAnsi="GHEA Grapalat" w:cs="Arial"/>
                <w:sz w:val="16"/>
                <w:szCs w:val="16"/>
              </w:rPr>
              <w:t>389.17</w:t>
            </w:r>
          </w:p>
        </w:tc>
        <w:tc>
          <w:tcPr>
            <w:tcW w:w="936" w:type="dxa"/>
            <w:gridSpan w:val="5"/>
            <w:vAlign w:val="center"/>
          </w:tcPr>
          <w:p w:rsidR="00C0455F" w:rsidRPr="00FD3195" w:rsidRDefault="00C0455F" w:rsidP="007C7CBB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77.83</w:t>
            </w:r>
          </w:p>
        </w:tc>
        <w:tc>
          <w:tcPr>
            <w:tcW w:w="931" w:type="dxa"/>
            <w:gridSpan w:val="4"/>
            <w:vAlign w:val="center"/>
          </w:tcPr>
          <w:p w:rsidR="00C0455F" w:rsidRPr="00FD3195" w:rsidRDefault="00C0455F" w:rsidP="007C7CBB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77.83</w:t>
            </w:r>
          </w:p>
        </w:tc>
        <w:tc>
          <w:tcPr>
            <w:tcW w:w="793" w:type="dxa"/>
            <w:gridSpan w:val="3"/>
            <w:vAlign w:val="center"/>
          </w:tcPr>
          <w:p w:rsidR="00C0455F" w:rsidRPr="00FD3195" w:rsidRDefault="00C0455F" w:rsidP="007C7CBB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467</w:t>
            </w:r>
          </w:p>
        </w:tc>
        <w:tc>
          <w:tcPr>
            <w:tcW w:w="1217" w:type="dxa"/>
            <w:gridSpan w:val="6"/>
            <w:vAlign w:val="center"/>
          </w:tcPr>
          <w:p w:rsidR="00C0455F" w:rsidRPr="00FD3195" w:rsidRDefault="00C0455F" w:rsidP="007C7CBB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467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</w:tcPr>
          <w:p w:rsidR="00C0455F" w:rsidRPr="00FD3195" w:rsidRDefault="00C0455F" w:rsidP="00A405F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58" w:type="dxa"/>
            <w:gridSpan w:val="10"/>
            <w:vAlign w:val="center"/>
          </w:tcPr>
          <w:p w:rsidR="00C0455F" w:rsidRPr="00E83E4F" w:rsidRDefault="00C0455F" w:rsidP="00636772">
            <w:pPr>
              <w:pStyle w:val="BodyText"/>
              <w:rPr>
                <w:rFonts w:ascii="GHEA Grapalat" w:hAnsi="GHEA Grapalat" w:cs="Sylfaen"/>
                <w:sz w:val="16"/>
                <w:szCs w:val="16"/>
              </w:rPr>
            </w:pPr>
            <w:r w:rsidRPr="007D4F0C">
              <w:rPr>
                <w:rFonts w:ascii="GHEA Grapalat" w:hAnsi="GHEA Grapalat" w:cs="Sylfaen"/>
                <w:sz w:val="16"/>
                <w:szCs w:val="16"/>
              </w:rPr>
              <w:t>&lt;&lt;ՍԻՓԻԷՍ ՕԻԼ ՔՈՐՓՈՐԵՅՇՆ&gt;&gt;</w:t>
            </w:r>
            <w:r w:rsidRPr="00E83E4F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305" w:type="dxa"/>
            <w:gridSpan w:val="8"/>
          </w:tcPr>
          <w:p w:rsidR="00C0455F" w:rsidRPr="007D4F0C" w:rsidRDefault="00C0455F" w:rsidP="00636772">
            <w:pPr>
              <w:spacing w:line="360" w:lineRule="auto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7D4F0C">
              <w:rPr>
                <w:rFonts w:ascii="GHEA Grapalat" w:hAnsi="GHEA Grapalat" w:cs="Arial"/>
                <w:sz w:val="16"/>
                <w:szCs w:val="16"/>
              </w:rPr>
              <w:t>391.6</w:t>
            </w:r>
          </w:p>
        </w:tc>
        <w:tc>
          <w:tcPr>
            <w:tcW w:w="1414" w:type="dxa"/>
            <w:gridSpan w:val="8"/>
          </w:tcPr>
          <w:p w:rsidR="00C0455F" w:rsidRPr="007D4F0C" w:rsidRDefault="00C0455F" w:rsidP="00636772">
            <w:pPr>
              <w:spacing w:line="360" w:lineRule="auto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7D4F0C">
              <w:rPr>
                <w:rFonts w:ascii="GHEA Grapalat" w:hAnsi="GHEA Grapalat" w:cs="Arial"/>
                <w:sz w:val="16"/>
                <w:szCs w:val="16"/>
              </w:rPr>
              <w:t>391.6</w:t>
            </w:r>
          </w:p>
        </w:tc>
        <w:tc>
          <w:tcPr>
            <w:tcW w:w="936" w:type="dxa"/>
            <w:gridSpan w:val="5"/>
            <w:vAlign w:val="center"/>
          </w:tcPr>
          <w:p w:rsidR="00C0455F" w:rsidRPr="00FD3195" w:rsidRDefault="00C0455F" w:rsidP="00E83E4F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78.4</w:t>
            </w:r>
          </w:p>
        </w:tc>
        <w:tc>
          <w:tcPr>
            <w:tcW w:w="931" w:type="dxa"/>
            <w:gridSpan w:val="4"/>
            <w:vAlign w:val="center"/>
          </w:tcPr>
          <w:p w:rsidR="00C0455F" w:rsidRPr="00FD3195" w:rsidRDefault="00C0455F" w:rsidP="00E83E4F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78.4</w:t>
            </w:r>
          </w:p>
        </w:tc>
        <w:tc>
          <w:tcPr>
            <w:tcW w:w="793" w:type="dxa"/>
            <w:gridSpan w:val="3"/>
            <w:vAlign w:val="center"/>
          </w:tcPr>
          <w:p w:rsidR="00C0455F" w:rsidRPr="00FD3195" w:rsidRDefault="00C0455F" w:rsidP="007C7CBB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470</w:t>
            </w:r>
          </w:p>
        </w:tc>
        <w:tc>
          <w:tcPr>
            <w:tcW w:w="1217" w:type="dxa"/>
            <w:gridSpan w:val="6"/>
            <w:vAlign w:val="center"/>
          </w:tcPr>
          <w:p w:rsidR="00C0455F" w:rsidRPr="00FD3195" w:rsidRDefault="00C0455F" w:rsidP="007C7CBB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470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  <w:vAlign w:val="center"/>
          </w:tcPr>
          <w:p w:rsidR="00C0455F" w:rsidRPr="00FD3195" w:rsidRDefault="00C0455F" w:rsidP="00172162">
            <w:pPr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7D4F0C">
              <w:rPr>
                <w:rFonts w:ascii="GHEA Grapalat" w:hAnsi="GHEA Grapalat" w:cs="Sylfaen"/>
                <w:sz w:val="14"/>
                <w:szCs w:val="14"/>
                <w:u w:val="single"/>
                <w:lang w:val="af-ZA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u w:val="single"/>
                <w:lang w:val="af-ZA"/>
              </w:rPr>
              <w:t>3</w:t>
            </w:r>
            <w:r w:rsidRPr="007D4F0C">
              <w:rPr>
                <w:rFonts w:ascii="GHEA Grapalat" w:hAnsi="GHEA Grapalat" w:cs="Sylfaen"/>
                <w:sz w:val="14"/>
                <w:szCs w:val="14"/>
                <w:u w:val="single"/>
                <w:lang w:val="af-ZA"/>
              </w:rPr>
              <w:t xml:space="preserve"> </w:t>
            </w:r>
            <w:r w:rsidRPr="007D4F0C">
              <w:rPr>
                <w:rFonts w:ascii="GHEA Grapalat" w:hAnsi="GHEA Grapalat" w:cs="Sylfaen"/>
                <w:sz w:val="16"/>
                <w:szCs w:val="16"/>
                <w:lang w:val="af-ZA"/>
              </w:rPr>
              <w:t>Դիզելային վառելիք, ամառային</w:t>
            </w:r>
          </w:p>
        </w:tc>
        <w:tc>
          <w:tcPr>
            <w:tcW w:w="8254" w:type="dxa"/>
            <w:gridSpan w:val="44"/>
            <w:vAlign w:val="center"/>
          </w:tcPr>
          <w:p w:rsidR="00C0455F" w:rsidRPr="00E83E4F" w:rsidRDefault="00C0455F" w:rsidP="00E83E4F">
            <w:pPr>
              <w:pStyle w:val="BodyText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</w:tcPr>
          <w:p w:rsidR="00C0455F" w:rsidRPr="00FD3195" w:rsidRDefault="00C0455F" w:rsidP="00CB0B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58" w:type="dxa"/>
            <w:gridSpan w:val="10"/>
            <w:vAlign w:val="center"/>
          </w:tcPr>
          <w:p w:rsidR="00C0455F" w:rsidRPr="007D4F0C" w:rsidRDefault="00C0455F" w:rsidP="00636772">
            <w:pPr>
              <w:pStyle w:val="BodyText"/>
              <w:rPr>
                <w:rFonts w:ascii="GHEA Grapalat" w:hAnsi="GHEA Grapalat" w:cs="Sylfaen"/>
                <w:sz w:val="16"/>
                <w:szCs w:val="16"/>
              </w:rPr>
            </w:pPr>
            <w:r w:rsidRPr="007D4F0C">
              <w:rPr>
                <w:rFonts w:ascii="GHEA Grapalat" w:hAnsi="GHEA Grapalat" w:cs="Sylfaen"/>
                <w:sz w:val="16"/>
                <w:szCs w:val="16"/>
              </w:rPr>
              <w:t>&lt;&lt;Մաքսհուր&gt;&gt; ՍՊԸ</w:t>
            </w:r>
          </w:p>
        </w:tc>
        <w:tc>
          <w:tcPr>
            <w:tcW w:w="1305" w:type="dxa"/>
            <w:gridSpan w:val="8"/>
          </w:tcPr>
          <w:p w:rsidR="00C0455F" w:rsidRPr="00DA59B9" w:rsidRDefault="00C0455F" w:rsidP="00636772">
            <w:pPr>
              <w:spacing w:line="360" w:lineRule="auto"/>
              <w:jc w:val="center"/>
              <w:rPr>
                <w:rFonts w:ascii="Sylfaen" w:hAnsi="Sylfaen" w:cs="Arial"/>
                <w:sz w:val="20"/>
              </w:rPr>
            </w:pPr>
            <w:r w:rsidRPr="00DA59B9">
              <w:rPr>
                <w:rFonts w:ascii="Sylfaen" w:hAnsi="Sylfaen" w:cs="Arial"/>
                <w:sz w:val="20"/>
              </w:rPr>
              <w:t>455</w:t>
            </w:r>
          </w:p>
        </w:tc>
        <w:tc>
          <w:tcPr>
            <w:tcW w:w="1414" w:type="dxa"/>
            <w:gridSpan w:val="8"/>
          </w:tcPr>
          <w:p w:rsidR="00C0455F" w:rsidRPr="00DA59B9" w:rsidRDefault="00C0455F" w:rsidP="00636772">
            <w:pPr>
              <w:spacing w:line="360" w:lineRule="auto"/>
              <w:jc w:val="center"/>
              <w:rPr>
                <w:rFonts w:ascii="Sylfaen" w:hAnsi="Sylfaen" w:cs="Arial"/>
                <w:sz w:val="20"/>
              </w:rPr>
            </w:pPr>
            <w:r w:rsidRPr="00DA59B9">
              <w:rPr>
                <w:rFonts w:ascii="Sylfaen" w:hAnsi="Sylfaen" w:cs="Arial"/>
                <w:sz w:val="20"/>
              </w:rPr>
              <w:t>455</w:t>
            </w:r>
          </w:p>
        </w:tc>
        <w:tc>
          <w:tcPr>
            <w:tcW w:w="936" w:type="dxa"/>
            <w:gridSpan w:val="5"/>
            <w:vAlign w:val="center"/>
          </w:tcPr>
          <w:p w:rsidR="00C0455F" w:rsidRPr="00FD3195" w:rsidRDefault="00C0455F" w:rsidP="00C1642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931" w:type="dxa"/>
            <w:gridSpan w:val="4"/>
            <w:vAlign w:val="center"/>
          </w:tcPr>
          <w:p w:rsidR="00C0455F" w:rsidRPr="00FD3195" w:rsidRDefault="00C0455F" w:rsidP="00C1642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gridSpan w:val="3"/>
            <w:vAlign w:val="center"/>
          </w:tcPr>
          <w:p w:rsidR="00C0455F" w:rsidRPr="00FD3195" w:rsidRDefault="00C0455F" w:rsidP="00C16428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455</w:t>
            </w:r>
          </w:p>
        </w:tc>
        <w:tc>
          <w:tcPr>
            <w:tcW w:w="1217" w:type="dxa"/>
            <w:gridSpan w:val="6"/>
            <w:vAlign w:val="center"/>
          </w:tcPr>
          <w:p w:rsidR="00C0455F" w:rsidRPr="00FD3195" w:rsidRDefault="00C0455F" w:rsidP="00C16428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455</w:t>
            </w:r>
          </w:p>
        </w:tc>
      </w:tr>
      <w:tr w:rsidR="00C0455F" w:rsidRPr="00FD3195" w:rsidTr="007F2692">
        <w:trPr>
          <w:gridBefore w:val="1"/>
          <w:gridAfter w:val="5"/>
          <w:wBefore w:w="162" w:type="dxa"/>
          <w:wAfter w:w="3057" w:type="dxa"/>
          <w:trHeight w:val="137"/>
        </w:trPr>
        <w:tc>
          <w:tcPr>
            <w:tcW w:w="1210" w:type="dxa"/>
            <w:gridSpan w:val="4"/>
          </w:tcPr>
          <w:p w:rsidR="00C0455F" w:rsidRPr="00FD3195" w:rsidRDefault="00C0455F" w:rsidP="00CB0B5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3195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58" w:type="dxa"/>
            <w:gridSpan w:val="10"/>
            <w:vAlign w:val="center"/>
          </w:tcPr>
          <w:p w:rsidR="00C0455F" w:rsidRPr="00E83E4F" w:rsidRDefault="00C0455F" w:rsidP="00636772">
            <w:pPr>
              <w:pStyle w:val="BodyText"/>
              <w:rPr>
                <w:rFonts w:ascii="GHEA Grapalat" w:hAnsi="GHEA Grapalat" w:cs="Sylfaen"/>
                <w:sz w:val="16"/>
                <w:szCs w:val="16"/>
              </w:rPr>
            </w:pPr>
            <w:r w:rsidRPr="007D4F0C">
              <w:rPr>
                <w:rFonts w:ascii="GHEA Grapalat" w:hAnsi="GHEA Grapalat" w:cs="Sylfaen"/>
                <w:sz w:val="16"/>
                <w:szCs w:val="16"/>
              </w:rPr>
              <w:t>&lt;&lt;ՍԻՓԻԷՍ ՕԻԼ ՔՈՐՓՈՐԵՅՇՆ&gt;&gt;</w:t>
            </w:r>
            <w:r w:rsidRPr="00E83E4F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305" w:type="dxa"/>
            <w:gridSpan w:val="8"/>
          </w:tcPr>
          <w:p w:rsidR="00C0455F" w:rsidRPr="00DA59B9" w:rsidRDefault="00C0455F" w:rsidP="00636772">
            <w:pPr>
              <w:spacing w:line="360" w:lineRule="auto"/>
              <w:jc w:val="center"/>
              <w:rPr>
                <w:rFonts w:ascii="Sylfaen" w:hAnsi="Sylfaen" w:cs="Arial"/>
                <w:sz w:val="20"/>
              </w:rPr>
            </w:pPr>
            <w:r w:rsidRPr="00DA59B9">
              <w:rPr>
                <w:rFonts w:ascii="Sylfaen" w:hAnsi="Sylfaen" w:cs="Arial"/>
                <w:sz w:val="20"/>
              </w:rPr>
              <w:t>457</w:t>
            </w:r>
          </w:p>
        </w:tc>
        <w:tc>
          <w:tcPr>
            <w:tcW w:w="1414" w:type="dxa"/>
            <w:gridSpan w:val="8"/>
          </w:tcPr>
          <w:p w:rsidR="00C0455F" w:rsidRPr="00DA59B9" w:rsidRDefault="00C0455F" w:rsidP="00636772">
            <w:pPr>
              <w:spacing w:line="360" w:lineRule="auto"/>
              <w:jc w:val="center"/>
              <w:rPr>
                <w:rFonts w:ascii="Sylfaen" w:hAnsi="Sylfaen" w:cs="Arial"/>
                <w:sz w:val="20"/>
              </w:rPr>
            </w:pPr>
            <w:r w:rsidRPr="00DA59B9">
              <w:rPr>
                <w:rFonts w:ascii="Sylfaen" w:hAnsi="Sylfaen" w:cs="Arial"/>
                <w:sz w:val="20"/>
              </w:rPr>
              <w:t>457</w:t>
            </w:r>
          </w:p>
        </w:tc>
        <w:tc>
          <w:tcPr>
            <w:tcW w:w="936" w:type="dxa"/>
            <w:gridSpan w:val="5"/>
            <w:vAlign w:val="center"/>
          </w:tcPr>
          <w:p w:rsidR="00C0455F" w:rsidRPr="00FD3195" w:rsidRDefault="00C0455F" w:rsidP="00C1642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931" w:type="dxa"/>
            <w:gridSpan w:val="4"/>
            <w:vAlign w:val="center"/>
          </w:tcPr>
          <w:p w:rsidR="00C0455F" w:rsidRPr="00FD3195" w:rsidRDefault="00C0455F" w:rsidP="00C16428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793" w:type="dxa"/>
            <w:gridSpan w:val="3"/>
            <w:vAlign w:val="center"/>
          </w:tcPr>
          <w:p w:rsidR="00C0455F" w:rsidRPr="00FD3195" w:rsidRDefault="00C0455F" w:rsidP="00C16428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457</w:t>
            </w:r>
          </w:p>
        </w:tc>
        <w:tc>
          <w:tcPr>
            <w:tcW w:w="1217" w:type="dxa"/>
            <w:gridSpan w:val="6"/>
            <w:vAlign w:val="center"/>
          </w:tcPr>
          <w:p w:rsidR="00C0455F" w:rsidRPr="00FD3195" w:rsidRDefault="00C0455F" w:rsidP="00C16428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3195">
              <w:rPr>
                <w:rFonts w:ascii="GHEA Grapalat" w:hAnsi="GHEA Grapalat" w:cs="Arial"/>
                <w:sz w:val="16"/>
                <w:szCs w:val="16"/>
                <w:lang w:val="en-US"/>
              </w:rPr>
              <w:t>457</w:t>
            </w:r>
          </w:p>
        </w:tc>
      </w:tr>
      <w:tr w:rsidR="00C0455F" w:rsidRPr="00FD3195" w:rsidTr="007F2692">
        <w:trPr>
          <w:gridAfter w:val="1"/>
          <w:wAfter w:w="1703" w:type="dxa"/>
          <w:trHeight w:val="290"/>
        </w:trPr>
        <w:tc>
          <w:tcPr>
            <w:tcW w:w="2398" w:type="dxa"/>
            <w:gridSpan w:val="11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2" w:type="dxa"/>
            <w:gridSpan w:val="42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After w:val="1"/>
          <w:wAfter w:w="1703" w:type="dxa"/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After w:val="1"/>
          <w:wAfter w:w="1703" w:type="dxa"/>
        </w:trPr>
        <w:tc>
          <w:tcPr>
            <w:tcW w:w="10980" w:type="dxa"/>
            <w:gridSpan w:val="53"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0455F" w:rsidRPr="00FD3195" w:rsidTr="007F2692">
        <w:trPr>
          <w:gridAfter w:val="1"/>
          <w:wAfter w:w="1703" w:type="dxa"/>
        </w:trPr>
        <w:tc>
          <w:tcPr>
            <w:tcW w:w="820" w:type="dxa"/>
            <w:gridSpan w:val="3"/>
            <w:vMerge w:val="restart"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6"/>
            <w:vMerge w:val="restart"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50" w:type="dxa"/>
            <w:gridSpan w:val="44"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0455F" w:rsidRPr="00FD3195" w:rsidTr="007F2692">
        <w:trPr>
          <w:gridAfter w:val="1"/>
          <w:wAfter w:w="1703" w:type="dxa"/>
        </w:trPr>
        <w:tc>
          <w:tcPr>
            <w:tcW w:w="820" w:type="dxa"/>
            <w:gridSpan w:val="3"/>
            <w:vMerge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6"/>
            <w:vMerge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9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D319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D319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7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D319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D319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5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2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4" w:type="dxa"/>
            <w:gridSpan w:val="2"/>
            <w:vAlign w:val="center"/>
          </w:tcPr>
          <w:p w:rsidR="00C0455F" w:rsidRPr="00FD3195" w:rsidRDefault="00C0455F" w:rsidP="0063677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0455F" w:rsidRPr="00FD3195" w:rsidTr="007F2692">
        <w:trPr>
          <w:gridAfter w:val="1"/>
          <w:wAfter w:w="1703" w:type="dxa"/>
        </w:trPr>
        <w:tc>
          <w:tcPr>
            <w:tcW w:w="820" w:type="dxa"/>
            <w:gridSpan w:val="3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6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9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7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2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After w:val="1"/>
          <w:wAfter w:w="1703" w:type="dxa"/>
          <w:trHeight w:val="40"/>
        </w:trPr>
        <w:tc>
          <w:tcPr>
            <w:tcW w:w="820" w:type="dxa"/>
            <w:gridSpan w:val="3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6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9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7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2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2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After w:val="1"/>
          <w:wAfter w:w="1703" w:type="dxa"/>
          <w:trHeight w:val="344"/>
        </w:trPr>
        <w:tc>
          <w:tcPr>
            <w:tcW w:w="2425" w:type="dxa"/>
            <w:gridSpan w:val="12"/>
            <w:vAlign w:val="center"/>
          </w:tcPr>
          <w:p w:rsidR="00C0455F" w:rsidRPr="00FD3195" w:rsidRDefault="00C0455F" w:rsidP="006367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5" w:type="dxa"/>
            <w:gridSpan w:val="41"/>
            <w:vAlign w:val="center"/>
          </w:tcPr>
          <w:p w:rsidR="00C0455F" w:rsidRPr="00FD3195" w:rsidRDefault="00C0455F" w:rsidP="006367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After w:val="1"/>
          <w:wAfter w:w="1703" w:type="dxa"/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C0455F" w:rsidRPr="00FD3195" w:rsidRDefault="00C0455F" w:rsidP="006367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</w:trPr>
        <w:tc>
          <w:tcPr>
            <w:tcW w:w="1254" w:type="dxa"/>
            <w:gridSpan w:val="6"/>
            <w:vMerge w:val="restart"/>
            <w:vAlign w:val="center"/>
          </w:tcPr>
          <w:p w:rsidR="00C0455F" w:rsidRPr="00FD3195" w:rsidRDefault="00C0455F" w:rsidP="007F26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709" w:type="dxa"/>
            <w:gridSpan w:val="10"/>
            <w:vMerge w:val="restart"/>
            <w:vAlign w:val="center"/>
          </w:tcPr>
          <w:p w:rsidR="00C0455F" w:rsidRPr="00FD3195" w:rsidRDefault="00C0455F" w:rsidP="007F269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493" w:type="dxa"/>
            <w:gridSpan w:val="35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37"/>
        </w:trPr>
        <w:tc>
          <w:tcPr>
            <w:tcW w:w="1254" w:type="dxa"/>
            <w:gridSpan w:val="6"/>
            <w:vMerge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10"/>
            <w:vMerge w:val="restart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417" w:type="dxa"/>
            <w:gridSpan w:val="7"/>
            <w:vMerge w:val="restart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4" w:type="dxa"/>
            <w:gridSpan w:val="7"/>
            <w:vMerge w:val="restart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5"/>
            <w:vMerge w:val="restart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1907" w:type="dxa"/>
            <w:gridSpan w:val="6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38"/>
        </w:trPr>
        <w:tc>
          <w:tcPr>
            <w:tcW w:w="1254" w:type="dxa"/>
            <w:gridSpan w:val="6"/>
            <w:vMerge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5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63"/>
        </w:trPr>
        <w:tc>
          <w:tcPr>
            <w:tcW w:w="1254" w:type="dxa"/>
            <w:gridSpan w:val="6"/>
            <w:vMerge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10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7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5"/>
            <w:vMerge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777" w:type="dxa"/>
            <w:gridSpan w:val="2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146"/>
        </w:trPr>
        <w:tc>
          <w:tcPr>
            <w:tcW w:w="1254" w:type="dxa"/>
            <w:gridSpan w:val="6"/>
            <w:vAlign w:val="center"/>
          </w:tcPr>
          <w:p w:rsidR="00C0455F" w:rsidRPr="007F2692" w:rsidRDefault="00C0455F" w:rsidP="00CB0B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1, 3</w:t>
            </w:r>
          </w:p>
        </w:tc>
        <w:tc>
          <w:tcPr>
            <w:tcW w:w="1709" w:type="dxa"/>
            <w:gridSpan w:val="10"/>
            <w:vAlign w:val="center"/>
          </w:tcPr>
          <w:p w:rsidR="00C0455F" w:rsidRPr="00FD3195" w:rsidRDefault="00C0455F" w:rsidP="00CB0B5D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&lt;&lt;Մաքսհուր&gt;&gt; ՍՊԸ</w:t>
            </w:r>
          </w:p>
          <w:p w:rsidR="00C0455F" w:rsidRPr="00FD3195" w:rsidRDefault="00C0455F" w:rsidP="00C3614C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65" w:type="dxa"/>
            <w:gridSpan w:val="10"/>
            <w:vAlign w:val="center"/>
          </w:tcPr>
          <w:p w:rsidR="00C0455F" w:rsidRPr="00FD3195" w:rsidRDefault="00C0455F" w:rsidP="007F269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 xml:space="preserve">&lt;&lt; ՇՄԳՄՄԱՀ- ՇՀԱՊՁԲ-11/1-1&gt;&gt;   </w:t>
            </w:r>
          </w:p>
        </w:tc>
        <w:tc>
          <w:tcPr>
            <w:tcW w:w="1417" w:type="dxa"/>
            <w:gridSpan w:val="7"/>
            <w:vAlign w:val="center"/>
          </w:tcPr>
          <w:p w:rsidR="00C0455F" w:rsidRPr="00FD3195" w:rsidRDefault="00C0455F" w:rsidP="007F269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12.02.2014</w:t>
            </w:r>
          </w:p>
        </w:tc>
        <w:tc>
          <w:tcPr>
            <w:tcW w:w="1134" w:type="dxa"/>
            <w:gridSpan w:val="7"/>
            <w:vAlign w:val="center"/>
          </w:tcPr>
          <w:p w:rsidR="00C0455F" w:rsidRPr="00FD3195" w:rsidRDefault="00C0455F" w:rsidP="007F269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25.12.2014</w:t>
            </w:r>
          </w:p>
        </w:tc>
        <w:tc>
          <w:tcPr>
            <w:tcW w:w="1070" w:type="dxa"/>
            <w:gridSpan w:val="5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4"/>
            <w:vAlign w:val="center"/>
          </w:tcPr>
          <w:p w:rsidR="00C0455F" w:rsidRPr="00FD3195" w:rsidRDefault="00C0455F" w:rsidP="00CB0B5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1205330</w:t>
            </w:r>
          </w:p>
        </w:tc>
        <w:tc>
          <w:tcPr>
            <w:tcW w:w="777" w:type="dxa"/>
            <w:gridSpan w:val="2"/>
            <w:vAlign w:val="center"/>
          </w:tcPr>
          <w:p w:rsidR="00C0455F" w:rsidRPr="00FD3195" w:rsidRDefault="00C0455F" w:rsidP="000802A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1205330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150"/>
        </w:trPr>
        <w:tc>
          <w:tcPr>
            <w:tcW w:w="10456" w:type="dxa"/>
            <w:gridSpan w:val="51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C0455F" w:rsidRPr="00FD3195" w:rsidTr="00821590">
        <w:trPr>
          <w:gridBefore w:val="1"/>
          <w:gridAfter w:val="2"/>
          <w:wBefore w:w="162" w:type="dxa"/>
          <w:wAfter w:w="2065" w:type="dxa"/>
          <w:trHeight w:val="125"/>
        </w:trPr>
        <w:tc>
          <w:tcPr>
            <w:tcW w:w="1242" w:type="dxa"/>
            <w:gridSpan w:val="5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701" w:type="dxa"/>
            <w:gridSpan w:val="10"/>
            <w:vAlign w:val="center"/>
          </w:tcPr>
          <w:p w:rsidR="00C0455F" w:rsidRPr="00FD3195" w:rsidRDefault="00C0455F" w:rsidP="00CB0B5D">
            <w:pPr>
              <w:widowControl w:val="0"/>
              <w:ind w:left="-89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843" w:type="dxa"/>
            <w:gridSpan w:val="10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701" w:type="dxa"/>
            <w:gridSpan w:val="9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04" w:type="dxa"/>
            <w:gridSpan w:val="9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-12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5" w:type="dxa"/>
            <w:gridSpan w:val="8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FD3195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0"/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0455F" w:rsidRPr="00FD3195" w:rsidTr="00821590">
        <w:trPr>
          <w:gridBefore w:val="1"/>
          <w:wBefore w:w="162" w:type="dxa"/>
          <w:trHeight w:val="832"/>
        </w:trPr>
        <w:tc>
          <w:tcPr>
            <w:tcW w:w="1242" w:type="dxa"/>
            <w:gridSpan w:val="5"/>
          </w:tcPr>
          <w:p w:rsidR="00C0455F" w:rsidRPr="00FD3195" w:rsidRDefault="00C0455F" w:rsidP="00D9416E">
            <w:pPr>
              <w:widowControl w:val="0"/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1, 3</w:t>
            </w:r>
          </w:p>
        </w:tc>
        <w:tc>
          <w:tcPr>
            <w:tcW w:w="1701" w:type="dxa"/>
            <w:gridSpan w:val="10"/>
          </w:tcPr>
          <w:p w:rsidR="00C0455F" w:rsidRPr="00FD3195" w:rsidRDefault="00C0455F" w:rsidP="00D9416E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ascii="GHEA Grapalat" w:hAnsi="GHEA Grapalat" w:cs="Sylfaen"/>
                <w:sz w:val="14"/>
                <w:szCs w:val="14"/>
              </w:rPr>
              <w:t>&lt;&lt;Մաքսհուր&gt;&gt; ՍՊԸ</w:t>
            </w:r>
          </w:p>
        </w:tc>
        <w:tc>
          <w:tcPr>
            <w:tcW w:w="1843" w:type="dxa"/>
            <w:gridSpan w:val="10"/>
          </w:tcPr>
          <w:p w:rsidR="00C0455F" w:rsidRPr="00A873C8" w:rsidRDefault="00C0455F" w:rsidP="00487320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873C8">
              <w:rPr>
                <w:rFonts w:ascii="GHEA Grapalat" w:hAnsi="GHEA Grapalat" w:cs="Sylfaen"/>
                <w:sz w:val="14"/>
                <w:szCs w:val="14"/>
              </w:rPr>
              <w:t>ք. Երևան, Արշակունյաց 9</w:t>
            </w:r>
          </w:p>
          <w:p w:rsidR="00C0455F" w:rsidRPr="00A873C8" w:rsidRDefault="00C0455F" w:rsidP="00487320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873C8">
              <w:rPr>
                <w:rFonts w:ascii="GHEA Grapalat" w:hAnsi="GHEA Grapalat" w:cs="Sylfaen"/>
                <w:sz w:val="14"/>
                <w:szCs w:val="14"/>
              </w:rPr>
              <w:t>հեռ. /010/541944</w:t>
            </w:r>
          </w:p>
          <w:p w:rsidR="00C0455F" w:rsidRPr="00FD3195" w:rsidRDefault="00C0455F" w:rsidP="00487320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1" w:type="dxa"/>
            <w:gridSpan w:val="9"/>
          </w:tcPr>
          <w:p w:rsidR="00C0455F" w:rsidRPr="00C3053D" w:rsidRDefault="00C0455F" w:rsidP="00487320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D3195">
              <w:rPr>
                <w:rFonts w:cs="Sylfaen"/>
                <w:sz w:val="16"/>
                <w:szCs w:val="16"/>
              </w:rPr>
              <w:t xml:space="preserve">        </w:t>
            </w:r>
            <w:r w:rsidRPr="00C3053D">
              <w:rPr>
                <w:rFonts w:ascii="GHEA Grapalat" w:hAnsi="GHEA Grapalat" w:cs="Sylfaen"/>
                <w:sz w:val="14"/>
                <w:szCs w:val="14"/>
              </w:rPr>
              <w:t>maxhur.tender@mail.ru</w:t>
            </w:r>
          </w:p>
          <w:p w:rsidR="00C0455F" w:rsidRPr="00FD3195" w:rsidRDefault="00C0455F" w:rsidP="00487320">
            <w:pPr>
              <w:widowControl w:val="0"/>
              <w:ind w:left="-284"/>
              <w:jc w:val="center"/>
              <w:rPr>
                <w:rFonts w:cs="Sylfaen"/>
                <w:sz w:val="16"/>
                <w:szCs w:val="16"/>
              </w:rPr>
            </w:pPr>
          </w:p>
        </w:tc>
        <w:tc>
          <w:tcPr>
            <w:tcW w:w="1904" w:type="dxa"/>
            <w:gridSpan w:val="9"/>
          </w:tcPr>
          <w:p w:rsidR="00C0455F" w:rsidRPr="00FD3195" w:rsidRDefault="00C0455F" w:rsidP="00487320">
            <w:pPr>
              <w:widowControl w:val="0"/>
              <w:ind w:left="-284"/>
              <w:jc w:val="center"/>
              <w:rPr>
                <w:rFonts w:cs="Sylfaen"/>
                <w:sz w:val="16"/>
                <w:szCs w:val="16"/>
              </w:rPr>
            </w:pPr>
            <w:r w:rsidRPr="00821590">
              <w:rPr>
                <w:rFonts w:ascii="Tahoma" w:hAnsi="Tahoma" w:cs="Tahoma"/>
                <w:sz w:val="16"/>
                <w:szCs w:val="16"/>
              </w:rPr>
              <w:t>Հ</w:t>
            </w:r>
            <w:r w:rsidRPr="00821590">
              <w:rPr>
                <w:rFonts w:cs="Sylfaen"/>
                <w:sz w:val="16"/>
                <w:szCs w:val="16"/>
              </w:rPr>
              <w:t>/</w:t>
            </w:r>
            <w:r w:rsidRPr="00821590">
              <w:rPr>
                <w:rFonts w:ascii="Tahoma" w:hAnsi="Tahoma" w:cs="Tahoma"/>
                <w:sz w:val="16"/>
                <w:szCs w:val="16"/>
              </w:rPr>
              <w:t>Հ</w:t>
            </w:r>
            <w:r w:rsidRPr="00821590">
              <w:rPr>
                <w:rFonts w:cs="Sylfaen"/>
                <w:sz w:val="16"/>
                <w:szCs w:val="16"/>
              </w:rPr>
              <w:t xml:space="preserve"> 1570003729100100</w:t>
            </w:r>
          </w:p>
          <w:p w:rsidR="00C0455F" w:rsidRPr="00821590" w:rsidRDefault="00C0455F" w:rsidP="00821590">
            <w:pPr>
              <w:widowControl w:val="0"/>
              <w:jc w:val="center"/>
              <w:rPr>
                <w:rFonts w:cs="Sylfaen"/>
                <w:sz w:val="16"/>
                <w:szCs w:val="16"/>
              </w:rPr>
            </w:pPr>
            <w:r w:rsidRPr="00821590">
              <w:rPr>
                <w:rFonts w:cs="Sylfaen"/>
                <w:sz w:val="16"/>
                <w:szCs w:val="16"/>
              </w:rPr>
              <w:t>«</w:t>
            </w:r>
            <w:r w:rsidRPr="00821590">
              <w:rPr>
                <w:rFonts w:ascii="Tahoma" w:hAnsi="Tahoma" w:cs="Tahoma"/>
                <w:sz w:val="16"/>
                <w:szCs w:val="16"/>
              </w:rPr>
              <w:t>Ամերիաբանկ</w:t>
            </w:r>
            <w:r w:rsidRPr="00821590">
              <w:rPr>
                <w:rFonts w:cs="Sylfaen"/>
                <w:sz w:val="16"/>
                <w:szCs w:val="16"/>
              </w:rPr>
              <w:t xml:space="preserve">» </w:t>
            </w:r>
            <w:r w:rsidRPr="00821590">
              <w:rPr>
                <w:rFonts w:ascii="Tahoma" w:hAnsi="Tahoma" w:cs="Tahoma"/>
                <w:sz w:val="16"/>
                <w:szCs w:val="16"/>
              </w:rPr>
              <w:t>ՓԲԸ</w:t>
            </w:r>
          </w:p>
          <w:p w:rsidR="00C0455F" w:rsidRPr="00FD3195" w:rsidRDefault="00C0455F" w:rsidP="00487320">
            <w:pPr>
              <w:widowControl w:val="0"/>
              <w:ind w:left="-284"/>
              <w:jc w:val="center"/>
              <w:rPr>
                <w:rFonts w:cs="Sylfaen"/>
                <w:sz w:val="16"/>
                <w:szCs w:val="16"/>
              </w:rPr>
            </w:pPr>
          </w:p>
        </w:tc>
        <w:tc>
          <w:tcPr>
            <w:tcW w:w="2065" w:type="dxa"/>
            <w:gridSpan w:val="8"/>
          </w:tcPr>
          <w:p w:rsidR="00C0455F" w:rsidRPr="00487320" w:rsidRDefault="00C0455F" w:rsidP="00487320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87320">
              <w:rPr>
                <w:rFonts w:ascii="GHEA Grapalat" w:hAnsi="GHEA Grapalat" w:cs="Sylfaen"/>
                <w:sz w:val="16"/>
                <w:szCs w:val="16"/>
              </w:rPr>
              <w:t>ՀՎՀՀ 02571605</w:t>
            </w:r>
          </w:p>
          <w:p w:rsidR="00C0455F" w:rsidRPr="00FD3195" w:rsidRDefault="00C0455F" w:rsidP="00487320">
            <w:pPr>
              <w:widowControl w:val="0"/>
              <w:ind w:left="-28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5" w:type="dxa"/>
            <w:gridSpan w:val="2"/>
          </w:tcPr>
          <w:p w:rsidR="00C0455F" w:rsidRPr="00FD3195" w:rsidRDefault="00C0455F" w:rsidP="00D94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01222567</w:t>
            </w:r>
          </w:p>
          <w:p w:rsidR="00C0455F" w:rsidRPr="00FD3195" w:rsidRDefault="00C0455F" w:rsidP="00D94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0455F" w:rsidRPr="00FD3195" w:rsidTr="007F26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2"/>
          <w:wBefore w:w="162" w:type="dxa"/>
          <w:wAfter w:w="2065" w:type="dxa"/>
          <w:trHeight w:val="200"/>
        </w:trPr>
        <w:tc>
          <w:tcPr>
            <w:tcW w:w="284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CB0B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60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55F" w:rsidRPr="00FD3195" w:rsidRDefault="00C0455F" w:rsidP="002D42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Չ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  <w:t>կայաց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ած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  <w:t xml:space="preserve"> չափաբաժ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իններն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են՝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9D44C6">
              <w:rPr>
                <w:rFonts w:ascii="GHEA Grapalat" w:hAnsi="GHEA Grapalat" w:cs="Arial Armenian"/>
                <w:b/>
                <w:sz w:val="14"/>
                <w:szCs w:val="14"/>
                <w:u w:val="single"/>
              </w:rPr>
              <w:t xml:space="preserve"> </w:t>
            </w:r>
            <w:r w:rsidRPr="002D42F0">
              <w:rPr>
                <w:rFonts w:ascii="GHEA Grapalat" w:hAnsi="GHEA Grapalat" w:cs="Arial Armenian"/>
                <w:b/>
                <w:sz w:val="14"/>
                <w:szCs w:val="14"/>
                <w:u w:val="single"/>
              </w:rPr>
              <w:t xml:space="preserve">2,4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>-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չի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ներկայացվել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ոչ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մի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  <w:t>հայտ</w:t>
            </w:r>
            <w:r w:rsidRPr="00FD3195">
              <w:rPr>
                <w:rFonts w:ascii="GHEA Grapalat" w:hAnsi="GHEA Grapalat"/>
                <w:b/>
                <w:sz w:val="14"/>
                <w:szCs w:val="14"/>
                <w:u w:val="single"/>
              </w:rPr>
              <w:t>: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88"/>
        </w:trPr>
        <w:tc>
          <w:tcPr>
            <w:tcW w:w="10456" w:type="dxa"/>
            <w:gridSpan w:val="51"/>
            <w:shd w:val="clear" w:color="auto" w:fill="99CCFF"/>
            <w:vAlign w:val="center"/>
          </w:tcPr>
          <w:p w:rsidR="00C0455F" w:rsidRPr="00F17EF5" w:rsidRDefault="00C0455F" w:rsidP="00182D8B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F17EF5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>Այլ տեղեկություններ`</w:t>
            </w:r>
            <w:r w:rsidRPr="00F17EF5">
              <w:rPr>
                <w:rFonts w:ascii="GHEA Grapalat" w:hAnsi="GHEA Grapalat"/>
                <w:b/>
                <w:sz w:val="14"/>
                <w:szCs w:val="14"/>
              </w:rPr>
              <w:t xml:space="preserve">    Գնման  ընթացակարգը կազմակերպվ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>ել  է</w:t>
            </w:r>
            <w:r w:rsidRPr="00F17EF5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14-րդ հոդվածի 7-րդ մասի հիման վրա:</w:t>
            </w:r>
          </w:p>
          <w:p w:rsidR="00C0455F" w:rsidRPr="009D44C6" w:rsidRDefault="00C0455F" w:rsidP="00CB0B5D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475"/>
        </w:trPr>
        <w:tc>
          <w:tcPr>
            <w:tcW w:w="2848" w:type="dxa"/>
            <w:gridSpan w:val="13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608" w:type="dxa"/>
            <w:gridSpan w:val="38"/>
          </w:tcPr>
          <w:p w:rsidR="00C0455F" w:rsidRPr="00FD3195" w:rsidRDefault="00C0455F" w:rsidP="00544E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2014 թվականի 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փետրվարի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12-ին  հրավերը էլեկտրոնային եղանակով 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ուղարկվել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է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apranq-11-1@shh.gnumner.am 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էլեկտրոնային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D3195">
              <w:rPr>
                <w:rFonts w:ascii="GHEA Grapalat" w:hAnsi="GHEA Grapalat"/>
                <w:b/>
                <w:sz w:val="14"/>
                <w:szCs w:val="14"/>
                <w:lang w:val="en-US"/>
              </w:rPr>
              <w:t>փոստին</w:t>
            </w:r>
            <w:r w:rsidRPr="00FD3195">
              <w:rPr>
                <w:rFonts w:ascii="GHEA Grapalat" w:hAnsi="GHEA Grapalat"/>
                <w:b/>
                <w:sz w:val="14"/>
                <w:szCs w:val="14"/>
              </w:rPr>
              <w:t>: `”Գնումների մասին” ՀՀ  օրենքի 16-րդ հոդվածի 1-ին մասի 3-րդ կետի «ա» ենթակետի համաձայն հրապարակված շրջանակային համաձայնագրեր կնքած մասնակիցներին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88"/>
        </w:trPr>
        <w:tc>
          <w:tcPr>
            <w:tcW w:w="10456" w:type="dxa"/>
            <w:gridSpan w:val="51"/>
            <w:shd w:val="clear" w:color="auto" w:fill="99CCFF"/>
            <w:vAlign w:val="center"/>
          </w:tcPr>
          <w:p w:rsidR="00C0455F" w:rsidRPr="009D44C6" w:rsidRDefault="00C0455F" w:rsidP="00CB0B5D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427"/>
        </w:trPr>
        <w:tc>
          <w:tcPr>
            <w:tcW w:w="2848" w:type="dxa"/>
            <w:gridSpan w:val="13"/>
            <w:vAlign w:val="center"/>
          </w:tcPr>
          <w:p w:rsidR="00C0455F" w:rsidRPr="00FD3195" w:rsidRDefault="00C0455F" w:rsidP="00CB0B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 w:rsidRPr="00FD319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08" w:type="dxa"/>
            <w:gridSpan w:val="38"/>
            <w:vAlign w:val="center"/>
          </w:tcPr>
          <w:p w:rsidR="00C0455F" w:rsidRPr="00FD3195" w:rsidRDefault="00C0455F" w:rsidP="000802A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02AE">
              <w:rPr>
                <w:rFonts w:ascii="GHEA Grapalat" w:hAnsi="GHEA Grapalat" w:cs="Sylfaen"/>
                <w:b/>
                <w:sz w:val="14"/>
                <w:szCs w:val="14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88"/>
        </w:trPr>
        <w:tc>
          <w:tcPr>
            <w:tcW w:w="10456" w:type="dxa"/>
            <w:gridSpan w:val="51"/>
            <w:shd w:val="clear" w:color="auto" w:fill="99CCFF"/>
            <w:vAlign w:val="center"/>
          </w:tcPr>
          <w:p w:rsidR="00C0455F" w:rsidRPr="009D44C6" w:rsidRDefault="00C0455F" w:rsidP="00CB0B5D">
            <w:pPr>
              <w:widowControl w:val="0"/>
              <w:ind w:left="-284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427"/>
        </w:trPr>
        <w:tc>
          <w:tcPr>
            <w:tcW w:w="2848" w:type="dxa"/>
            <w:gridSpan w:val="13"/>
            <w:vAlign w:val="center"/>
          </w:tcPr>
          <w:p w:rsidR="00C0455F" w:rsidRPr="00FD3195" w:rsidRDefault="00C0455F" w:rsidP="00CB0B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9D44C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D44C6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7608" w:type="dxa"/>
            <w:gridSpan w:val="38"/>
            <w:vAlign w:val="center"/>
          </w:tcPr>
          <w:p w:rsidR="00C0455F" w:rsidRPr="00FD3195" w:rsidRDefault="00C0455F" w:rsidP="000802A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802AE">
              <w:rPr>
                <w:rFonts w:ascii="GHEA Grapalat" w:hAnsi="GHEA Grapalat" w:cs="Sylfaen"/>
                <w:b/>
                <w:sz w:val="14"/>
                <w:szCs w:val="14"/>
              </w:rPr>
              <w:t>Գնման գործընթացի վերաբերյալ բողոքներ չեն ներկայացվել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227"/>
        </w:trPr>
        <w:tc>
          <w:tcPr>
            <w:tcW w:w="10456" w:type="dxa"/>
            <w:gridSpan w:val="51"/>
            <w:vAlign w:val="center"/>
          </w:tcPr>
          <w:p w:rsidR="00C0455F" w:rsidRPr="00FD3195" w:rsidRDefault="00C0455F" w:rsidP="00623135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44C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Սույն հայտարարության հետ կապված լրացուցիչ տեղեկություններ ստանալու համար կարող եք դիմել 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47"/>
        </w:trPr>
        <w:tc>
          <w:tcPr>
            <w:tcW w:w="3338" w:type="dxa"/>
            <w:gridSpan w:val="18"/>
            <w:vAlign w:val="center"/>
          </w:tcPr>
          <w:p w:rsidR="00C0455F" w:rsidRPr="00FD3195" w:rsidRDefault="00C0455F" w:rsidP="00CB0B5D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473" w:type="dxa"/>
            <w:gridSpan w:val="19"/>
            <w:vAlign w:val="center"/>
          </w:tcPr>
          <w:p w:rsidR="00C0455F" w:rsidRPr="00FD3195" w:rsidRDefault="00C0455F" w:rsidP="00CB0B5D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645" w:type="dxa"/>
            <w:gridSpan w:val="14"/>
            <w:vAlign w:val="center"/>
          </w:tcPr>
          <w:p w:rsidR="00C0455F" w:rsidRPr="00FD3195" w:rsidRDefault="00C0455F" w:rsidP="00CB0B5D">
            <w:pPr>
              <w:shd w:val="clear" w:color="auto" w:fill="FFFFFF"/>
              <w:tabs>
                <w:tab w:val="left" w:pos="1248"/>
              </w:tabs>
              <w:ind w:left="-28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0455F" w:rsidRPr="00FD3195" w:rsidTr="007F2692">
        <w:trPr>
          <w:gridBefore w:val="1"/>
          <w:gridAfter w:val="2"/>
          <w:wBefore w:w="162" w:type="dxa"/>
          <w:wAfter w:w="2065" w:type="dxa"/>
          <w:trHeight w:val="47"/>
        </w:trPr>
        <w:tc>
          <w:tcPr>
            <w:tcW w:w="3338" w:type="dxa"/>
            <w:gridSpan w:val="18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Նվարդ Բադալյան</w:t>
            </w:r>
          </w:p>
        </w:tc>
        <w:tc>
          <w:tcPr>
            <w:tcW w:w="3473" w:type="dxa"/>
            <w:gridSpan w:val="19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22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055-71-51-00</w:t>
            </w:r>
          </w:p>
        </w:tc>
        <w:tc>
          <w:tcPr>
            <w:tcW w:w="3645" w:type="dxa"/>
            <w:gridSpan w:val="14"/>
            <w:vAlign w:val="center"/>
          </w:tcPr>
          <w:p w:rsidR="00C0455F" w:rsidRPr="00FD3195" w:rsidRDefault="00C0455F" w:rsidP="00CB0B5D">
            <w:pPr>
              <w:tabs>
                <w:tab w:val="left" w:pos="1248"/>
              </w:tabs>
              <w:ind w:left="9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D3195">
              <w:rPr>
                <w:rFonts w:ascii="GHEA Grapalat" w:hAnsi="GHEA Grapalat"/>
                <w:b/>
                <w:bCs/>
                <w:sz w:val="14"/>
                <w:szCs w:val="14"/>
              </w:rPr>
              <w:t>nvardbadalyan@gmail.com</w:t>
            </w:r>
          </w:p>
        </w:tc>
      </w:tr>
    </w:tbl>
    <w:p w:rsidR="00C0455F" w:rsidRDefault="00C0455F" w:rsidP="000D16E4"/>
    <w:sectPr w:rsidR="00C0455F" w:rsidSect="00CB0B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55F" w:rsidRDefault="00C0455F" w:rsidP="00CB0B5D">
      <w:pPr>
        <w:spacing w:after="0" w:line="240" w:lineRule="auto"/>
      </w:pPr>
      <w:r>
        <w:separator/>
      </w:r>
    </w:p>
  </w:endnote>
  <w:endnote w:type="continuationSeparator" w:id="0">
    <w:p w:rsidR="00C0455F" w:rsidRDefault="00C0455F" w:rsidP="00CB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55F" w:rsidRDefault="00C0455F" w:rsidP="00CB0B5D">
      <w:pPr>
        <w:spacing w:after="0" w:line="240" w:lineRule="auto"/>
      </w:pPr>
      <w:r>
        <w:separator/>
      </w:r>
    </w:p>
  </w:footnote>
  <w:footnote w:type="continuationSeparator" w:id="0">
    <w:p w:rsidR="00C0455F" w:rsidRDefault="00C0455F" w:rsidP="00CB0B5D">
      <w:pPr>
        <w:spacing w:after="0" w:line="240" w:lineRule="auto"/>
      </w:pPr>
      <w:r>
        <w:continuationSeparator/>
      </w:r>
    </w:p>
  </w:footnote>
  <w:footnote w:id="1">
    <w:p w:rsidR="00C0455F" w:rsidRDefault="00C0455F" w:rsidP="00CB0B5D">
      <w:pPr>
        <w:pStyle w:val="FootnoteText"/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ծառայո6ւթյունների,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</w:t>
      </w:r>
      <w:r>
        <w:rPr>
          <w:rFonts w:ascii="GHEA Grapalat" w:hAnsi="GHEA Grapalat"/>
          <w:bCs/>
          <w:i/>
          <w:sz w:val="12"/>
          <w:szCs w:val="12"/>
        </w:rPr>
        <w:t>22</w:t>
      </w:r>
      <w:r w:rsidRPr="00541A77">
        <w:rPr>
          <w:rFonts w:ascii="GHEA Grapalat" w:hAnsi="GHEA Grapalat"/>
          <w:bCs/>
          <w:i/>
          <w:sz w:val="12"/>
          <w:szCs w:val="12"/>
        </w:rPr>
        <w:t>ատանքների քանակը</w:t>
      </w:r>
    </w:p>
  </w:footnote>
  <w:footnote w:id="2">
    <w:p w:rsidR="00C0455F" w:rsidRDefault="00C0455F" w:rsidP="00CB0B5D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0455F" w:rsidRDefault="00C0455F" w:rsidP="00CB0B5D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0455F" w:rsidRDefault="00C0455F" w:rsidP="00CB0B5D">
      <w:pPr>
        <w:pStyle w:val="FootnoteText"/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0455F" w:rsidRDefault="00C0455F" w:rsidP="00CB0B5D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0455F" w:rsidRDefault="00C0455F" w:rsidP="00CB0B5D">
      <w:pPr>
        <w:pStyle w:val="FootnoteText"/>
        <w:jc w:val="both"/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0455F" w:rsidRDefault="00C0455F" w:rsidP="00CB0B5D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0455F" w:rsidRDefault="00C0455F" w:rsidP="00CB0B5D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0455F" w:rsidRDefault="00C0455F" w:rsidP="00CB0B5D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0455F" w:rsidRDefault="00C0455F" w:rsidP="00CB0B5D">
      <w:pPr>
        <w:pStyle w:val="FootnoteText"/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002A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B5D"/>
    <w:rsid w:val="0000500A"/>
    <w:rsid w:val="00026ED4"/>
    <w:rsid w:val="0004545F"/>
    <w:rsid w:val="000802AE"/>
    <w:rsid w:val="000D0C32"/>
    <w:rsid w:val="000D16E4"/>
    <w:rsid w:val="000F29B3"/>
    <w:rsid w:val="00100C22"/>
    <w:rsid w:val="001364CA"/>
    <w:rsid w:val="00136B38"/>
    <w:rsid w:val="001437BC"/>
    <w:rsid w:val="00172162"/>
    <w:rsid w:val="00172669"/>
    <w:rsid w:val="00181ED6"/>
    <w:rsid w:val="00182D8B"/>
    <w:rsid w:val="001966AF"/>
    <w:rsid w:val="001D3924"/>
    <w:rsid w:val="001E6320"/>
    <w:rsid w:val="002226C7"/>
    <w:rsid w:val="00226394"/>
    <w:rsid w:val="0023691C"/>
    <w:rsid w:val="00276270"/>
    <w:rsid w:val="00293059"/>
    <w:rsid w:val="002C35FB"/>
    <w:rsid w:val="002D0BF6"/>
    <w:rsid w:val="002D42F0"/>
    <w:rsid w:val="002D4CDD"/>
    <w:rsid w:val="003017A9"/>
    <w:rsid w:val="00303590"/>
    <w:rsid w:val="00316A12"/>
    <w:rsid w:val="00326213"/>
    <w:rsid w:val="00365437"/>
    <w:rsid w:val="003D6DA3"/>
    <w:rsid w:val="003E2183"/>
    <w:rsid w:val="003E4951"/>
    <w:rsid w:val="003E72B1"/>
    <w:rsid w:val="00434012"/>
    <w:rsid w:val="004506FC"/>
    <w:rsid w:val="00487320"/>
    <w:rsid w:val="004B7988"/>
    <w:rsid w:val="004C3958"/>
    <w:rsid w:val="004D46ED"/>
    <w:rsid w:val="004F08C1"/>
    <w:rsid w:val="00512138"/>
    <w:rsid w:val="00535DA8"/>
    <w:rsid w:val="00541A77"/>
    <w:rsid w:val="00544E2D"/>
    <w:rsid w:val="00552E77"/>
    <w:rsid w:val="00553AA3"/>
    <w:rsid w:val="00590217"/>
    <w:rsid w:val="00594EAC"/>
    <w:rsid w:val="005A17D3"/>
    <w:rsid w:val="005A5B29"/>
    <w:rsid w:val="005E612E"/>
    <w:rsid w:val="005E7E58"/>
    <w:rsid w:val="00623135"/>
    <w:rsid w:val="00636772"/>
    <w:rsid w:val="006510E3"/>
    <w:rsid w:val="00665E4B"/>
    <w:rsid w:val="00702B88"/>
    <w:rsid w:val="00723F52"/>
    <w:rsid w:val="007472C9"/>
    <w:rsid w:val="007475AE"/>
    <w:rsid w:val="007514DD"/>
    <w:rsid w:val="00754B85"/>
    <w:rsid w:val="007600DA"/>
    <w:rsid w:val="007C7CBB"/>
    <w:rsid w:val="007D4F0C"/>
    <w:rsid w:val="007F02CE"/>
    <w:rsid w:val="007F2692"/>
    <w:rsid w:val="007F3FBD"/>
    <w:rsid w:val="008002A1"/>
    <w:rsid w:val="00821590"/>
    <w:rsid w:val="00831B37"/>
    <w:rsid w:val="00865081"/>
    <w:rsid w:val="0088374A"/>
    <w:rsid w:val="008A1F35"/>
    <w:rsid w:val="0090518E"/>
    <w:rsid w:val="00913871"/>
    <w:rsid w:val="009606CC"/>
    <w:rsid w:val="009667AB"/>
    <w:rsid w:val="00970FF1"/>
    <w:rsid w:val="00981F33"/>
    <w:rsid w:val="009D44C6"/>
    <w:rsid w:val="00A22D05"/>
    <w:rsid w:val="00A31FC1"/>
    <w:rsid w:val="00A32993"/>
    <w:rsid w:val="00A405F2"/>
    <w:rsid w:val="00A409CF"/>
    <w:rsid w:val="00A546CA"/>
    <w:rsid w:val="00A57368"/>
    <w:rsid w:val="00A873C8"/>
    <w:rsid w:val="00AD20CD"/>
    <w:rsid w:val="00AD3573"/>
    <w:rsid w:val="00B647E2"/>
    <w:rsid w:val="00B82567"/>
    <w:rsid w:val="00B84E0C"/>
    <w:rsid w:val="00C0455F"/>
    <w:rsid w:val="00C16428"/>
    <w:rsid w:val="00C3053D"/>
    <w:rsid w:val="00C358E9"/>
    <w:rsid w:val="00C3614C"/>
    <w:rsid w:val="00C65802"/>
    <w:rsid w:val="00C6786D"/>
    <w:rsid w:val="00C73B78"/>
    <w:rsid w:val="00C76658"/>
    <w:rsid w:val="00C85916"/>
    <w:rsid w:val="00C868EC"/>
    <w:rsid w:val="00C9604A"/>
    <w:rsid w:val="00CA7A9A"/>
    <w:rsid w:val="00CB0B5D"/>
    <w:rsid w:val="00CD35AF"/>
    <w:rsid w:val="00CE06D6"/>
    <w:rsid w:val="00D447E3"/>
    <w:rsid w:val="00D55CCB"/>
    <w:rsid w:val="00D60116"/>
    <w:rsid w:val="00D9416E"/>
    <w:rsid w:val="00DA59B9"/>
    <w:rsid w:val="00DB1510"/>
    <w:rsid w:val="00DD0FCA"/>
    <w:rsid w:val="00E14814"/>
    <w:rsid w:val="00E306EC"/>
    <w:rsid w:val="00E757F4"/>
    <w:rsid w:val="00E83E4F"/>
    <w:rsid w:val="00E85835"/>
    <w:rsid w:val="00EB00B9"/>
    <w:rsid w:val="00EB176F"/>
    <w:rsid w:val="00ED09EB"/>
    <w:rsid w:val="00F17EF5"/>
    <w:rsid w:val="00F45D84"/>
    <w:rsid w:val="00FA4312"/>
    <w:rsid w:val="00FA7536"/>
    <w:rsid w:val="00FD3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6FC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CB0B5D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CB0B5D"/>
    <w:rPr>
      <w:rFonts w:ascii="Times LatArm" w:eastAsia="Times New Roman" w:hAnsi="Times LatArm" w:cs="Times New Roman"/>
      <w:b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CB0B5D"/>
    <w:pPr>
      <w:spacing w:after="0" w:line="240" w:lineRule="auto"/>
    </w:pPr>
    <w:rPr>
      <w:rFonts w:ascii="Times Armenian" w:hAnsi="Times Armeni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B0B5D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CB0B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B0B5D"/>
    <w:rPr>
      <w:rFonts w:ascii="Calibri" w:eastAsia="Times New Roman" w:hAnsi="Calibri" w:cs="Times New Roman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CB0B5D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9606CC"/>
    <w:pPr>
      <w:spacing w:after="120" w:line="240" w:lineRule="auto"/>
    </w:pPr>
    <w:rPr>
      <w:rFonts w:ascii="Times Armenian" w:hAnsi="Times Armeni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606CC"/>
    <w:rPr>
      <w:rFonts w:ascii="Times Armenian" w:hAnsi="Times Armeni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6231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0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711</TotalTime>
  <Pages>5</Pages>
  <Words>826</Words>
  <Characters>4709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ANAHIT</cp:lastModifiedBy>
  <cp:revision>47</cp:revision>
  <cp:lastPrinted>2014-02-17T06:10:00Z</cp:lastPrinted>
  <dcterms:created xsi:type="dcterms:W3CDTF">2013-06-19T10:31:00Z</dcterms:created>
  <dcterms:modified xsi:type="dcterms:W3CDTF">2014-02-17T06:50:00Z</dcterms:modified>
</cp:coreProperties>
</file>